
<file path=[Content_Types].xml><?xml version="1.0" encoding="utf-8"?>
<Types xmlns="http://schemas.openxmlformats.org/package/2006/content-types">
  <Default Extension="bin" ContentType="application/vnd.openxmlformats-officedocument.oleObject"/>
  <Default Extension="vsd"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D00A0" w14:textId="1B6A1200" w:rsidR="00D70E29" w:rsidRPr="009135EE" w:rsidRDefault="00ED718D" w:rsidP="00D70E29">
      <w:pPr>
        <w:pStyle w:val="3GPPHeader"/>
        <w:spacing w:after="60"/>
      </w:pPr>
      <w:r w:rsidRPr="00ED718D">
        <w:t xml:space="preserve">3GPP TSG-RAN WG2 </w:t>
      </w:r>
      <w:r w:rsidR="006B4D4E">
        <w:t>#10</w:t>
      </w:r>
      <w:r w:rsidR="006772D7">
        <w:t>2</w:t>
      </w:r>
      <w:r w:rsidR="00D70E29" w:rsidRPr="009135EE">
        <w:tab/>
        <w:t>Tdoc</w:t>
      </w:r>
      <w:r w:rsidR="007762D0">
        <w:t xml:space="preserve"> </w:t>
      </w:r>
      <w:r w:rsidR="000646C4" w:rsidRPr="000646C4">
        <w:t>R2-18</w:t>
      </w:r>
      <w:r w:rsidR="007E1947" w:rsidRPr="007E1947">
        <w:t>07085</w:t>
      </w:r>
    </w:p>
    <w:p w14:paraId="356094C2" w14:textId="5045C824" w:rsidR="00F05D5B" w:rsidRDefault="006772D7" w:rsidP="009D5406">
      <w:pPr>
        <w:pStyle w:val="3GPPHeader"/>
      </w:pPr>
      <w:r>
        <w:rPr>
          <w:noProof/>
        </w:rPr>
        <w:t xml:space="preserve">Busan, </w:t>
      </w:r>
      <w:r w:rsidR="00214003">
        <w:rPr>
          <w:noProof/>
        </w:rPr>
        <w:t>S.</w:t>
      </w:r>
      <w:r>
        <w:rPr>
          <w:noProof/>
        </w:rPr>
        <w:t xml:space="preserve"> Korea, 21</w:t>
      </w:r>
      <w:r w:rsidRPr="000F7CA3">
        <w:rPr>
          <w:noProof/>
          <w:vertAlign w:val="superscript"/>
        </w:rPr>
        <w:t>st</w:t>
      </w:r>
      <w:r>
        <w:rPr>
          <w:noProof/>
        </w:rPr>
        <w:t xml:space="preserve"> – 25</w:t>
      </w:r>
      <w:r w:rsidRPr="000F7CA3">
        <w:rPr>
          <w:noProof/>
          <w:vertAlign w:val="superscript"/>
        </w:rPr>
        <w:t>th</w:t>
      </w:r>
      <w:r>
        <w:rPr>
          <w:noProof/>
        </w:rPr>
        <w:t xml:space="preserve"> May 2018</w:t>
      </w:r>
      <w:r w:rsidR="00231E37">
        <w:tab/>
      </w:r>
      <w:r w:rsidR="00231E37" w:rsidRPr="00231E37">
        <w:rPr>
          <w:sz w:val="18"/>
        </w:rPr>
        <w:t>(</w:t>
      </w:r>
      <w:r>
        <w:rPr>
          <w:sz w:val="18"/>
        </w:rPr>
        <w:t>update</w:t>
      </w:r>
      <w:r w:rsidR="00231E37" w:rsidRPr="00231E37">
        <w:rPr>
          <w:sz w:val="18"/>
        </w:rPr>
        <w:t xml:space="preserve"> of</w:t>
      </w:r>
      <w:r w:rsidR="007762D0" w:rsidRPr="007762D0">
        <w:t xml:space="preserve"> </w:t>
      </w:r>
      <w:r w:rsidRPr="006772D7">
        <w:rPr>
          <w:sz w:val="18"/>
        </w:rPr>
        <w:t>R2-1805455</w:t>
      </w:r>
      <w:r w:rsidR="00231E37" w:rsidRPr="00231E37">
        <w:rPr>
          <w:sz w:val="18"/>
        </w:rPr>
        <w:t>)</w:t>
      </w:r>
    </w:p>
    <w:p w14:paraId="32A4072B" w14:textId="3A224E62" w:rsidR="00231E37" w:rsidRPr="009D5406" w:rsidRDefault="00231E37" w:rsidP="00231E37">
      <w:pPr>
        <w:pStyle w:val="3GPPHeader"/>
      </w:pPr>
      <w:r w:rsidRPr="005B04D7">
        <w:rPr>
          <w:lang w:val="en-US"/>
        </w:rPr>
        <w:tab/>
      </w:r>
      <w:r>
        <w:rPr>
          <w:lang w:val="en-US"/>
        </w:rPr>
        <w:tab/>
      </w:r>
    </w:p>
    <w:p w14:paraId="574A3A11" w14:textId="72C27F8E" w:rsidR="00324147" w:rsidRPr="005B04D7" w:rsidRDefault="00324147" w:rsidP="00324147">
      <w:pPr>
        <w:pStyle w:val="3GPPHeader"/>
        <w:rPr>
          <w:sz w:val="22"/>
          <w:szCs w:val="22"/>
        </w:rPr>
      </w:pPr>
      <w:r w:rsidRPr="005B04D7">
        <w:rPr>
          <w:sz w:val="22"/>
          <w:szCs w:val="22"/>
        </w:rPr>
        <w:t>Agenda Item:</w:t>
      </w:r>
      <w:r w:rsidRPr="005B04D7">
        <w:rPr>
          <w:sz w:val="22"/>
          <w:szCs w:val="22"/>
        </w:rPr>
        <w:tab/>
      </w:r>
      <w:r w:rsidR="00B25A9A" w:rsidRPr="007E1947">
        <w:rPr>
          <w:sz w:val="22"/>
          <w:szCs w:val="22"/>
          <w:lang w:val="en-US"/>
        </w:rPr>
        <w:t>10.</w:t>
      </w:r>
      <w:r w:rsidR="005E78B1" w:rsidRPr="007E1947">
        <w:rPr>
          <w:sz w:val="22"/>
          <w:szCs w:val="22"/>
          <w:lang w:val="en-US"/>
        </w:rPr>
        <w:t>4.</w:t>
      </w:r>
      <w:r w:rsidR="007E1947">
        <w:rPr>
          <w:sz w:val="22"/>
          <w:szCs w:val="22"/>
          <w:lang w:val="en-US"/>
        </w:rPr>
        <w:t>4.5</w:t>
      </w:r>
    </w:p>
    <w:p w14:paraId="55A28739" w14:textId="77777777" w:rsidR="00324147" w:rsidRPr="005B04D7" w:rsidRDefault="00324147" w:rsidP="00324147">
      <w:pPr>
        <w:pStyle w:val="3GPPHeader"/>
        <w:rPr>
          <w:sz w:val="22"/>
          <w:szCs w:val="22"/>
        </w:rPr>
      </w:pPr>
      <w:r w:rsidRPr="005B04D7">
        <w:rPr>
          <w:sz w:val="22"/>
          <w:szCs w:val="22"/>
        </w:rPr>
        <w:t>Source:</w:t>
      </w:r>
      <w:r w:rsidRPr="005B04D7">
        <w:rPr>
          <w:sz w:val="22"/>
          <w:szCs w:val="22"/>
        </w:rPr>
        <w:tab/>
        <w:t>Ericsson</w:t>
      </w:r>
    </w:p>
    <w:p w14:paraId="572A88DF" w14:textId="6406C1E6" w:rsidR="00D64317" w:rsidRPr="005B04D7" w:rsidRDefault="00D64317" w:rsidP="00D64317">
      <w:pPr>
        <w:pStyle w:val="3GPPHeader"/>
        <w:rPr>
          <w:sz w:val="22"/>
          <w:szCs w:val="22"/>
        </w:rPr>
      </w:pPr>
      <w:r w:rsidRPr="005B04D7">
        <w:rPr>
          <w:sz w:val="22"/>
          <w:szCs w:val="22"/>
        </w:rPr>
        <w:t>Title:</w:t>
      </w:r>
      <w:r w:rsidRPr="005B04D7">
        <w:rPr>
          <w:sz w:val="22"/>
          <w:szCs w:val="22"/>
        </w:rPr>
        <w:tab/>
      </w:r>
      <w:r w:rsidR="006F758D">
        <w:rPr>
          <w:sz w:val="22"/>
          <w:szCs w:val="22"/>
        </w:rPr>
        <w:t xml:space="preserve">UE </w:t>
      </w:r>
      <w:r w:rsidR="00202564">
        <w:rPr>
          <w:sz w:val="22"/>
          <w:szCs w:val="22"/>
        </w:rPr>
        <w:t>C</w:t>
      </w:r>
      <w:r w:rsidR="006F758D">
        <w:rPr>
          <w:sz w:val="22"/>
          <w:szCs w:val="22"/>
        </w:rPr>
        <w:t>apability “</w:t>
      </w:r>
      <w:r w:rsidR="00202564">
        <w:rPr>
          <w:sz w:val="22"/>
          <w:szCs w:val="22"/>
        </w:rPr>
        <w:t>C</w:t>
      </w:r>
      <w:r w:rsidR="006F758D">
        <w:rPr>
          <w:sz w:val="22"/>
          <w:szCs w:val="22"/>
        </w:rPr>
        <w:t>ompression”</w:t>
      </w:r>
    </w:p>
    <w:p w14:paraId="28EC4CD7" w14:textId="286B3FA3" w:rsidR="00D64317" w:rsidRPr="000922D8" w:rsidRDefault="00D64317" w:rsidP="00147E79">
      <w:pPr>
        <w:pStyle w:val="3GPPHeader"/>
      </w:pPr>
      <w:r w:rsidRPr="005B04D7">
        <w:rPr>
          <w:sz w:val="22"/>
          <w:szCs w:val="22"/>
        </w:rPr>
        <w:t>Document for:</w:t>
      </w:r>
      <w:r w:rsidRPr="005B04D7">
        <w:rPr>
          <w:sz w:val="22"/>
          <w:szCs w:val="22"/>
        </w:rPr>
        <w:tab/>
        <w:t>Discussion, Decision</w:t>
      </w:r>
    </w:p>
    <w:p w14:paraId="0C4CADDF" w14:textId="6DA52AA1" w:rsidR="004141DD" w:rsidRDefault="00312BFD" w:rsidP="00D64317">
      <w:pPr>
        <w:pStyle w:val="Heading1"/>
      </w:pPr>
      <w:r>
        <w:t>1</w:t>
      </w:r>
      <w:r>
        <w:tab/>
      </w:r>
      <w:r w:rsidR="00D64317" w:rsidRPr="000922D8">
        <w:t>Introduction</w:t>
      </w:r>
    </w:p>
    <w:p w14:paraId="05973163" w14:textId="77777777" w:rsidR="00CA59A1" w:rsidRDefault="00CA59A1" w:rsidP="00CA59A1">
      <w:pPr>
        <w:pStyle w:val="BodyText"/>
      </w:pPr>
      <w:r>
        <w:t xml:space="preserve">RAN2 currently tries to reduce the size of </w:t>
      </w:r>
      <w:r w:rsidRPr="000922D8">
        <w:t xml:space="preserve">the </w:t>
      </w:r>
      <w:r>
        <w:t xml:space="preserve">NR UE </w:t>
      </w:r>
      <w:r w:rsidRPr="000922D8">
        <w:t xml:space="preserve">capability </w:t>
      </w:r>
      <w:r>
        <w:t xml:space="preserve">band combination </w:t>
      </w:r>
      <w:r w:rsidRPr="000922D8">
        <w:t>signalling structure</w:t>
      </w:r>
      <w:r>
        <w:t xml:space="preserve"> compared to what we had in LTE. Nevertheless, despite those improvements</w:t>
      </w:r>
      <w:r w:rsidRPr="000922D8">
        <w:t>, we foresee that it will anyway be of considerable size</w:t>
      </w:r>
      <w:r>
        <w:t xml:space="preserve"> and there will be a considerable number of UEs to be handled by an gNB and by an AMF</w:t>
      </w:r>
      <w:r w:rsidRPr="000922D8">
        <w:t xml:space="preserve">. </w:t>
      </w:r>
    </w:p>
    <w:p w14:paraId="3552E05F" w14:textId="2324EE0A" w:rsidR="00E85CCE" w:rsidRPr="00E85CCE" w:rsidRDefault="00E85CCE" w:rsidP="00E827C2">
      <w:pPr>
        <w:pStyle w:val="BodyText"/>
      </w:pPr>
      <w:r>
        <w:t xml:space="preserve">In this contribution we propose to associate the UE capability information structure with a </w:t>
      </w:r>
      <w:r w:rsidR="00B72798">
        <w:t xml:space="preserve">"UE capability ID" or </w:t>
      </w:r>
      <w:r>
        <w:t xml:space="preserve">“model identifier”. </w:t>
      </w:r>
      <w:r w:rsidR="00B72798">
        <w:t xml:space="preserve">Depending on the chosen solution, such an ID allows to reduce the signalling between </w:t>
      </w:r>
      <w:r>
        <w:t xml:space="preserve">UE and gNB as well as </w:t>
      </w:r>
      <w:r w:rsidR="00B72798">
        <w:t xml:space="preserve">between </w:t>
      </w:r>
      <w:r>
        <w:t xml:space="preserve">gNB and </w:t>
      </w:r>
      <w:r w:rsidR="00B72798">
        <w:t xml:space="preserve">AMF; it may reduce </w:t>
      </w:r>
      <w:r>
        <w:t xml:space="preserve">reduce the </w:t>
      </w:r>
      <w:r w:rsidR="00B72798">
        <w:t xml:space="preserve">memory consumption for storing </w:t>
      </w:r>
      <w:r>
        <w:t>UE capabilit</w:t>
      </w:r>
      <w:r w:rsidR="00B72798">
        <w:t>ies in AMF and gNB; and in the gNB it would significantly reduce the amount of processing time spent on parsing and analysing the UE capability octet strings upon UEs' connection establishment</w:t>
      </w:r>
      <w:r>
        <w:t>.</w:t>
      </w:r>
    </w:p>
    <w:p w14:paraId="2EBB6120" w14:textId="59746B76" w:rsidR="00A1679C" w:rsidRPr="000922D8" w:rsidRDefault="00312BFD" w:rsidP="004141DD">
      <w:pPr>
        <w:pStyle w:val="Heading1"/>
      </w:pPr>
      <w:bookmarkStart w:id="0" w:name="_Ref462411760"/>
      <w:r>
        <w:t>2</w:t>
      </w:r>
      <w:r>
        <w:tab/>
      </w:r>
      <w:r w:rsidR="00A1679C" w:rsidRPr="000922D8">
        <w:t>Discussion</w:t>
      </w:r>
      <w:bookmarkEnd w:id="0"/>
    </w:p>
    <w:p w14:paraId="21F556CA" w14:textId="25B6C420" w:rsidR="005456EB" w:rsidRDefault="005456EB" w:rsidP="00E827C2">
      <w:pPr>
        <w:pStyle w:val="Heading2"/>
      </w:pPr>
      <w:r>
        <w:t>2.1</w:t>
      </w:r>
      <w:r>
        <w:tab/>
        <w:t>Background</w:t>
      </w:r>
    </w:p>
    <w:p w14:paraId="29930781" w14:textId="00FF624F" w:rsidR="008F53C5" w:rsidRPr="000922D8" w:rsidRDefault="008F53C5" w:rsidP="00E827C2">
      <w:pPr>
        <w:pStyle w:val="BodyText"/>
      </w:pPr>
      <w:r w:rsidRPr="000922D8">
        <w:t xml:space="preserve">In E-UTRA the eNB </w:t>
      </w:r>
      <w:r w:rsidR="000D3D70">
        <w:t xml:space="preserve">obtains </w:t>
      </w:r>
      <w:r w:rsidRPr="000922D8">
        <w:t xml:space="preserve">the </w:t>
      </w:r>
      <w:r w:rsidR="000D3D70">
        <w:t xml:space="preserve">UE </w:t>
      </w:r>
      <w:r w:rsidRPr="000922D8">
        <w:t xml:space="preserve">capabilities for a connecting UE from the </w:t>
      </w:r>
      <w:r w:rsidR="000D3D70">
        <w:t>MME</w:t>
      </w:r>
      <w:r w:rsidRPr="000922D8">
        <w:t xml:space="preserve">. If the </w:t>
      </w:r>
      <w:r w:rsidR="000D3D70">
        <w:t xml:space="preserve">MME </w:t>
      </w:r>
      <w:r w:rsidRPr="000922D8">
        <w:t>has not stored the capabilities for the UE</w:t>
      </w:r>
      <w:r w:rsidR="000D3D70">
        <w:t xml:space="preserve"> (e.g. upon ATTACH)</w:t>
      </w:r>
      <w:r w:rsidRPr="000922D8">
        <w:t xml:space="preserve">, the eNB fetches them from the UE. While this reduces the </w:t>
      </w:r>
      <w:r w:rsidR="00C05764" w:rsidRPr="000922D8">
        <w:t>signalling</w:t>
      </w:r>
      <w:r w:rsidRPr="000922D8">
        <w:t xml:space="preserve"> over the radio interface during (most/many) connection establishments, it anyway requires a lot of storage</w:t>
      </w:r>
      <w:r w:rsidR="00247C49">
        <w:t xml:space="preserve">, </w:t>
      </w:r>
      <w:r w:rsidRPr="000922D8">
        <w:t xml:space="preserve">transmission </w:t>
      </w:r>
      <w:r w:rsidR="00247C49">
        <w:t xml:space="preserve">and processing </w:t>
      </w:r>
      <w:r w:rsidRPr="000922D8">
        <w:t xml:space="preserve">in the RAN and the CN. </w:t>
      </w:r>
    </w:p>
    <w:p w14:paraId="0893B30A" w14:textId="5974CBD2" w:rsidR="008F53C5" w:rsidRPr="000922D8" w:rsidRDefault="008F53C5" w:rsidP="00E827C2">
      <w:pPr>
        <w:pStyle w:val="BodyText"/>
      </w:pPr>
      <w:r w:rsidRPr="000922D8">
        <w:t xml:space="preserve">Even though all UEs of the same model and with the same software version support the same set of capabilities, E-UTRAN and EPC handle the </w:t>
      </w:r>
      <w:r w:rsidR="000F6EAC">
        <w:t xml:space="preserve">UE capabilities </w:t>
      </w:r>
      <w:r w:rsidRPr="000922D8">
        <w:t xml:space="preserve">as if they were UE specific. </w:t>
      </w:r>
      <w:r w:rsidR="000F4EC2" w:rsidRPr="000922D8">
        <w:t xml:space="preserve">And since the RAN is not required/supposed to maintain any information about individual IDLE UEs, it must re-acquire </w:t>
      </w:r>
      <w:r w:rsidR="000F6EAC">
        <w:t xml:space="preserve">and process </w:t>
      </w:r>
      <w:r w:rsidR="000F4EC2" w:rsidRPr="000922D8">
        <w:t xml:space="preserve">the UE capabilities every time a UE connects. </w:t>
      </w:r>
    </w:p>
    <w:p w14:paraId="25482B93" w14:textId="77777777" w:rsidR="000F4EC2" w:rsidRPr="000922D8" w:rsidRDefault="000F4EC2" w:rsidP="00312BFD">
      <w:pPr>
        <w:pStyle w:val="Observation"/>
      </w:pPr>
      <w:bookmarkStart w:id="1" w:name="_Toc477723104"/>
      <w:bookmarkStart w:id="2" w:name="_Toc477723120"/>
      <w:bookmarkStart w:id="3" w:name="_Toc477723459"/>
      <w:bookmarkStart w:id="4" w:name="_Toc477723726"/>
      <w:bookmarkStart w:id="5" w:name="_Toc478126897"/>
      <w:bookmarkStart w:id="6" w:name="_Toc481491270"/>
      <w:bookmarkStart w:id="7" w:name="_Toc498620517"/>
      <w:bookmarkStart w:id="8" w:name="_Toc503469069"/>
      <w:bookmarkStart w:id="9" w:name="_Toc506471229"/>
      <w:bookmarkStart w:id="10" w:name="_Toc506498528"/>
      <w:bookmarkStart w:id="11" w:name="_Toc512869232"/>
      <w:bookmarkStart w:id="12" w:name="_Toc512871068"/>
      <w:bookmarkStart w:id="13" w:name="_Toc513722291"/>
      <w:bookmarkStart w:id="14" w:name="_Toc513722675"/>
      <w:bookmarkStart w:id="15" w:name="_Toc513753272"/>
      <w:bookmarkStart w:id="16" w:name="_Toc513753698"/>
      <w:bookmarkStart w:id="17" w:name="_Toc513754107"/>
      <w:bookmarkStart w:id="18" w:name="_Toc513754312"/>
      <w:bookmarkStart w:id="19" w:name="_Toc513754331"/>
      <w:r w:rsidRPr="000922D8">
        <w:t>All UEs of the same model and with the same software version support the same set of capabilities.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E10D35D" w14:textId="21428B0B" w:rsidR="00F7243C" w:rsidRPr="007C7A18" w:rsidRDefault="00F7243C" w:rsidP="00E827C2">
      <w:pPr>
        <w:pStyle w:val="BodyText"/>
      </w:pPr>
      <w:r w:rsidRPr="007C7A18">
        <w:t xml:space="preserve">We observed that in typical LTE networks only about 15 to 20 different UE models </w:t>
      </w:r>
      <w:r w:rsidR="00CA59A1">
        <w:t xml:space="preserve">(same IMEI-SV) </w:t>
      </w:r>
      <w:r w:rsidRPr="007C7A18">
        <w:t xml:space="preserve">account for 50% of the UE population. </w:t>
      </w:r>
    </w:p>
    <w:p w14:paraId="477364C5" w14:textId="4F1FA6F4" w:rsidR="00F7243C" w:rsidRPr="007C7A18" w:rsidRDefault="00F7243C" w:rsidP="00F7243C">
      <w:pPr>
        <w:pStyle w:val="Observation"/>
      </w:pPr>
      <w:bookmarkStart w:id="20" w:name="_Toc478126898"/>
      <w:bookmarkStart w:id="21" w:name="_Toc481491271"/>
      <w:bookmarkStart w:id="22" w:name="_Toc498620518"/>
      <w:bookmarkStart w:id="23" w:name="_Toc503469070"/>
      <w:bookmarkStart w:id="24" w:name="_Toc506471230"/>
      <w:bookmarkStart w:id="25" w:name="_Toc506498529"/>
      <w:bookmarkStart w:id="26" w:name="_Toc512869233"/>
      <w:bookmarkStart w:id="27" w:name="_Toc512871069"/>
      <w:bookmarkStart w:id="28" w:name="_Toc513722292"/>
      <w:bookmarkStart w:id="29" w:name="_Toc513722676"/>
      <w:bookmarkStart w:id="30" w:name="_Toc513753273"/>
      <w:bookmarkStart w:id="31" w:name="_Toc513753699"/>
      <w:bookmarkStart w:id="32" w:name="_Toc513754108"/>
      <w:bookmarkStart w:id="33" w:name="_Toc513754313"/>
      <w:bookmarkStart w:id="34" w:name="_Toc513754332"/>
      <w:r w:rsidRPr="007C7A18">
        <w:t>In typical LTE networks only about 15 to 20 different UE models account for 50% of the UE population</w:t>
      </w:r>
      <w:bookmarkEnd w:id="20"/>
      <w:r w:rsidR="00231E37">
        <w: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D0D5D12" w14:textId="4EE17702" w:rsidR="001B7181" w:rsidRDefault="001B7181" w:rsidP="001B7181">
      <w:pPr>
        <w:pStyle w:val="BodyText"/>
      </w:pPr>
      <w:r w:rsidRPr="007C7A18">
        <w:t xml:space="preserve">We therefore suggest that the RAN (and </w:t>
      </w:r>
      <w:r>
        <w:t xml:space="preserve">possibly </w:t>
      </w:r>
      <w:r w:rsidRPr="007C7A18">
        <w:t>the CN) can identify UEs that support the same set of UE</w:t>
      </w:r>
      <w:r w:rsidRPr="000922D8">
        <w:t xml:space="preserve"> capabilities. This enables RAN (and </w:t>
      </w:r>
      <w:r>
        <w:t xml:space="preserve">possibly </w:t>
      </w:r>
      <w:r w:rsidRPr="000922D8">
        <w:t xml:space="preserve">the CN) to store just one set of capabilities for each “UE model” rather than one per individual device. The “UE model” (hard- and software version) could be indicated as an ID such as (or similar to) what is included in IMEI-SV. </w:t>
      </w:r>
      <w:bookmarkStart w:id="35" w:name="_GoBack"/>
      <w:bookmarkEnd w:id="35"/>
    </w:p>
    <w:p w14:paraId="58DF7B8C" w14:textId="518C85E2" w:rsidR="005456EB" w:rsidRDefault="005456EB" w:rsidP="00E827C2">
      <w:pPr>
        <w:pStyle w:val="Heading2"/>
      </w:pPr>
      <w:r>
        <w:t>2.2</w:t>
      </w:r>
      <w:r>
        <w:tab/>
        <w:t>Solutuion</w:t>
      </w:r>
      <w:r w:rsidR="001B7181">
        <w:t xml:space="preserve"> variants</w:t>
      </w:r>
    </w:p>
    <w:p w14:paraId="333B76D0" w14:textId="6D27EC1C" w:rsidR="000F4EC2" w:rsidRDefault="00F82040" w:rsidP="00E827C2">
      <w:pPr>
        <w:pStyle w:val="BodyText"/>
      </w:pPr>
      <w:r>
        <w:t>In the following we depict the scenarios that may occur</w:t>
      </w:r>
      <w:r w:rsidR="00CA59A1">
        <w:t>,</w:t>
      </w:r>
      <w:r>
        <w:t xml:space="preserve"> the signalling that occurs in those</w:t>
      </w:r>
      <w:r w:rsidR="00CA59A1">
        <w:t xml:space="preserve"> and the situations in which a capability ID helps</w:t>
      </w:r>
      <w:r>
        <w:t xml:space="preserve">. </w:t>
      </w:r>
    </w:p>
    <w:p w14:paraId="30760BAD" w14:textId="598A0E73" w:rsidR="00E827C2" w:rsidRDefault="00E827C2" w:rsidP="00E827C2">
      <w:pPr>
        <w:pStyle w:val="Heading3"/>
      </w:pPr>
      <w:r>
        <w:lastRenderedPageBreak/>
        <w:t>2.2.1</w:t>
      </w:r>
      <w:r>
        <w:tab/>
        <w:t xml:space="preserve">Initial Attach (UE capabilities </w:t>
      </w:r>
      <w:r w:rsidRPr="00E827C2">
        <w:rPr>
          <w:b/>
        </w:rPr>
        <w:t>not</w:t>
      </w:r>
      <w:r>
        <w:t xml:space="preserve"> known to AMF)</w:t>
      </w:r>
    </w:p>
    <w:p w14:paraId="4D30E758" w14:textId="6386D65A" w:rsidR="00963F78" w:rsidRDefault="00E827C2" w:rsidP="00E827C2">
      <w:pPr>
        <w:pStyle w:val="BodyText"/>
      </w:pPr>
      <w:r>
        <w:t>Upon initial attach the AMF does not yet know the UE capabilities and will hence not provide them in the "Initial Context Setup" message (see "</w:t>
      </w:r>
      <w:r>
        <w:fldChar w:fldCharType="begin"/>
      </w:r>
      <w:r>
        <w:instrText xml:space="preserve"> REF _Ref512866385 \h </w:instrText>
      </w:r>
      <w:r>
        <w:fldChar w:fldCharType="separate"/>
      </w:r>
      <w:r w:rsidR="00900052">
        <w:t>Annex A: EUTRA's initial context setup procedure</w:t>
      </w:r>
      <w:r>
        <w:fldChar w:fldCharType="end"/>
      </w:r>
      <w:r>
        <w:t xml:space="preserve">" for reference). </w:t>
      </w:r>
      <w:r w:rsidR="00412002">
        <w:t xml:space="preserve">If NR follows the LTE baseline, </w:t>
      </w:r>
      <w:r>
        <w:t xml:space="preserve">the gNB has to acquire the </w:t>
      </w:r>
      <w:r w:rsidR="00EE1FC7">
        <w:t xml:space="preserve">required </w:t>
      </w:r>
      <w:r>
        <w:t>UE capabilities</w:t>
      </w:r>
      <w:r w:rsidR="00412002">
        <w:t xml:space="preserve"> from the UE in this case</w:t>
      </w:r>
      <w:r w:rsidR="00C508F6">
        <w:t xml:space="preserve"> (see </w:t>
      </w:r>
      <w:r w:rsidR="00C508F6">
        <w:fldChar w:fldCharType="begin"/>
      </w:r>
      <w:r w:rsidR="00C508F6">
        <w:instrText xml:space="preserve"> REF _Ref512869591 \h </w:instrText>
      </w:r>
      <w:r w:rsidR="00C508F6">
        <w:fldChar w:fldCharType="separate"/>
      </w:r>
      <w:r w:rsidR="00900052">
        <w:t>Annex B: EUTRA's initial UE capability handling</w:t>
      </w:r>
      <w:r w:rsidR="00C508F6">
        <w:fldChar w:fldCharType="end"/>
      </w:r>
      <w:r w:rsidR="00C508F6">
        <w:t>)</w:t>
      </w:r>
      <w:r w:rsidR="00412002">
        <w:t>.</w:t>
      </w:r>
      <w:r w:rsidR="00977268">
        <w:t xml:space="preserve"> </w:t>
      </w:r>
    </w:p>
    <w:p w14:paraId="31A797C0" w14:textId="098764F1" w:rsidR="00963F78" w:rsidRDefault="00977268" w:rsidP="00E827C2">
      <w:pPr>
        <w:pStyle w:val="BodyText"/>
      </w:pPr>
      <w:r>
        <w:t xml:space="preserve">Besides the requested UE capabilities, the UE should provide the UE-ModelId to the gNB. </w:t>
      </w:r>
      <w:r w:rsidR="00963F78">
        <w:t xml:space="preserve">If the gNB knows the UE Capability Information associated with that </w:t>
      </w:r>
      <w:r w:rsidR="0074520B">
        <w:t xml:space="preserve">UE-ModelId </w:t>
      </w:r>
      <w:r w:rsidR="00963F78">
        <w:t xml:space="preserve">(from the same UE or from another UE with the same ID) it may use those and ignore the UE Capability Information </w:t>
      </w:r>
      <w:r w:rsidR="00CA59A1">
        <w:t>(</w:t>
      </w:r>
      <w:r w:rsidR="00CA59A1" w:rsidRPr="00CA59A1">
        <w:t>UE-NR-Capability</w:t>
      </w:r>
      <w:r w:rsidR="00CA59A1">
        <w:t xml:space="preserve">) </w:t>
      </w:r>
      <w:r w:rsidR="00963F78">
        <w:t>received from the UE.</w:t>
      </w:r>
      <w:r w:rsidR="0074520B">
        <w:t xml:space="preserve"> In order to separate the UE-ModelId from the actual UE capability container, they could be stored in two separate containers.</w:t>
      </w:r>
    </w:p>
    <w:p w14:paraId="03DB3C00" w14:textId="6B1A0079" w:rsidR="00E827C2" w:rsidRDefault="00963F78" w:rsidP="00963F78">
      <w:pPr>
        <w:pStyle w:val="BodyText"/>
      </w:pPr>
      <w:r>
        <w:t xml:space="preserve">If the gNB does not have a stored version of the UE Capablity Information associated with this UE-ModelId, it processes </w:t>
      </w:r>
      <w:r w:rsidR="00977268">
        <w:t>those UE capabilities and uses them to reconfigure the UE</w:t>
      </w:r>
      <w:r>
        <w:t xml:space="preserve"> as today in LTE</w:t>
      </w:r>
      <w:r w:rsidR="00977268">
        <w:t xml:space="preserve">. Furthermore, it may store the processed UE capabilities together with the UE-ModelID for later use with the same or a different UE. </w:t>
      </w:r>
    </w:p>
    <w:p w14:paraId="5F911C50" w14:textId="30763AE2" w:rsidR="00963F78" w:rsidRDefault="00963F78" w:rsidP="00963F78">
      <w:pPr>
        <w:pStyle w:val="BodyText"/>
      </w:pPr>
      <w:r>
        <w:t>Also like in LTE, the gNB should forward the received UE capabilities to the AMF. Besides the actual UE Capability Information it forwards also the UE-ModelID</w:t>
      </w:r>
      <w:r w:rsidR="0074520B">
        <w:t>, which may, as mentioned above, be carried in a separate container</w:t>
      </w:r>
      <w:r>
        <w:t xml:space="preserve">. The AMF should at least store the </w:t>
      </w:r>
      <w:r w:rsidR="0074520B" w:rsidRPr="0074520B">
        <w:t xml:space="preserve">UE-ModelId </w:t>
      </w:r>
      <w:r>
        <w:t>in association with this UE so that it can provide the UE capabilities to the gNB upon a subsequent connection establishment of the same UE. If the AMF had not stored the UE Capability Information for this UE-ModelId, it should of course also store those.</w:t>
      </w:r>
      <w:r w:rsidR="0074520B">
        <w:t xml:space="preserve"> This is depicted in Figure 1.</w:t>
      </w:r>
    </w:p>
    <w:p w14:paraId="04FD757A" w14:textId="349BCB9A" w:rsidR="004441BC" w:rsidRDefault="0074520B" w:rsidP="004441BC">
      <w:pPr>
        <w:pStyle w:val="TH"/>
      </w:pPr>
      <w:r>
        <w:object w:dxaOrig="11040" w:dyaOrig="10980" w14:anchorId="2C424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75.5pt" o:ole="">
            <v:imagedata r:id="rId13" o:title=""/>
          </v:shape>
          <o:OLEObject Type="Embed" ProgID="Mscgen.Chart" ShapeID="_x0000_i1025" DrawAspect="Content" ObjectID="_1587502536" r:id="rId14"/>
        </w:object>
      </w:r>
    </w:p>
    <w:p w14:paraId="0A90886A" w14:textId="703E0BA2" w:rsidR="004441BC" w:rsidRPr="0035155C" w:rsidRDefault="004441BC" w:rsidP="004441BC">
      <w:pPr>
        <w:pStyle w:val="TF"/>
        <w:rPr>
          <w:lang w:val="en-GB"/>
        </w:rPr>
      </w:pPr>
      <w:r>
        <w:rPr>
          <w:lang w:val="en-GB"/>
        </w:rPr>
        <w:t>Figure</w:t>
      </w:r>
      <w:r w:rsidR="0074520B">
        <w:rPr>
          <w:lang w:val="en-GB"/>
        </w:rPr>
        <w:t xml:space="preserve"> 1</w:t>
      </w:r>
      <w:r>
        <w:rPr>
          <w:lang w:val="en-GB"/>
        </w:rPr>
        <w:t xml:space="preserve">: </w:t>
      </w:r>
      <w:r>
        <w:t xml:space="preserve">AMF </w:t>
      </w:r>
      <w:r>
        <w:rPr>
          <w:lang w:val="en-GB"/>
        </w:rPr>
        <w:t xml:space="preserve">does not provide </w:t>
      </w:r>
      <w:r>
        <w:t>UE capabilities to gNB</w:t>
      </w:r>
      <w:r>
        <w:rPr>
          <w:lang w:val="en-GB"/>
        </w:rPr>
        <w:t xml:space="preserve"> (e.g. initial ATTACH)</w:t>
      </w:r>
      <w:r w:rsidR="0035155C">
        <w:rPr>
          <w:lang w:val="en-GB"/>
        </w:rPr>
        <w:t>;</w:t>
      </w:r>
      <w:r w:rsidR="0035155C">
        <w:rPr>
          <w:lang w:val="en-GB"/>
        </w:rPr>
        <w:br/>
        <w:t xml:space="preserve">gNB requesting UE capabilities </w:t>
      </w:r>
      <w:r w:rsidR="0035155C">
        <w:rPr>
          <w:u w:val="single"/>
          <w:lang w:val="en-GB"/>
        </w:rPr>
        <w:t>and</w:t>
      </w:r>
      <w:r w:rsidR="0035155C">
        <w:rPr>
          <w:lang w:val="en-GB"/>
        </w:rPr>
        <w:t xml:space="preserve"> Model ID at once.</w:t>
      </w:r>
    </w:p>
    <w:p w14:paraId="38BB76F2" w14:textId="77777777" w:rsidR="006A1A91" w:rsidRDefault="006A1A91" w:rsidP="006A1A91">
      <w:pPr>
        <w:pStyle w:val="BodyText"/>
      </w:pPr>
    </w:p>
    <w:p w14:paraId="34AA595A" w14:textId="77777777" w:rsidR="009F5D52" w:rsidRDefault="006A1A91" w:rsidP="006A1A91">
      <w:pPr>
        <w:pStyle w:val="BodyText"/>
      </w:pPr>
      <w:r>
        <w:t xml:space="preserve">To reduce the UE capability signalling over the Uu interface, the gNB could alternatively request only the UE's </w:t>
      </w:r>
      <w:r w:rsidR="0074520B">
        <w:t xml:space="preserve">UE-ModelId </w:t>
      </w:r>
      <w:r w:rsidR="009F5D52">
        <w:t xml:space="preserve">from the UE </w:t>
      </w:r>
      <w:r>
        <w:t xml:space="preserve">when the AMF does not provide the UE's capabilities in the initial context setup request. </w:t>
      </w:r>
      <w:r w:rsidR="0074520B">
        <w:t xml:space="preserve">Figure 2 shows the corresponding signalling chart. </w:t>
      </w:r>
    </w:p>
    <w:p w14:paraId="24D9E1F8" w14:textId="77777777" w:rsidR="009F5D52" w:rsidRDefault="0074520B" w:rsidP="006A1A91">
      <w:pPr>
        <w:pStyle w:val="BodyText"/>
      </w:pPr>
      <w:r>
        <w:t xml:space="preserve">If the gNB has already stored the UE capabilities associated with that </w:t>
      </w:r>
      <w:r w:rsidRPr="0074520B">
        <w:t>UE-ModelId</w:t>
      </w:r>
      <w:r>
        <w:t xml:space="preserve">, it may just provide the combination of the two to the AMF as in the previous figure. </w:t>
      </w:r>
    </w:p>
    <w:p w14:paraId="3D92C414" w14:textId="77777777" w:rsidR="009F5D52" w:rsidRDefault="0074520B" w:rsidP="006A1A91">
      <w:pPr>
        <w:pStyle w:val="BodyText"/>
      </w:pPr>
      <w:r>
        <w:t xml:space="preserve">If </w:t>
      </w:r>
      <w:r w:rsidR="009F5D52">
        <w:t>the gNB</w:t>
      </w:r>
      <w:r>
        <w:t xml:space="preserve"> does not know the corresponding UE capabilities, it has two options: Either it requests the missing UE capabilities from the UE using the </w:t>
      </w:r>
      <w:r w:rsidR="009F5D52">
        <w:t xml:space="preserve">traditional capability enquiry mechanism. It then processes the received capabilities and provides again both, the capabilities and the </w:t>
      </w:r>
      <w:r w:rsidR="009F5D52" w:rsidRPr="009F5D52">
        <w:t xml:space="preserve">UE-ModelId </w:t>
      </w:r>
      <w:r w:rsidR="009F5D52">
        <w:t xml:space="preserve">to the AMF. </w:t>
      </w:r>
    </w:p>
    <w:p w14:paraId="226D092A" w14:textId="553B38D4" w:rsidR="001B7181" w:rsidRPr="00467020" w:rsidRDefault="009F5D52" w:rsidP="001B7181">
      <w:pPr>
        <w:pStyle w:val="BodyText"/>
      </w:pPr>
      <w:r>
        <w:t xml:space="preserve">Alternatively, the gNB could request the UE capabilities corresponding to the UE-ModelId from the AMF. If the AMF has a stored version of those capabilities (from the same UE or another UE of the same model), it will return those to the gNB. If not, the gNB has to request the full capabilities from the UE anyway. </w:t>
      </w:r>
      <w:r w:rsidR="001B7181">
        <w:t>We think that this sub-option requires a new procedure towards the CN which SA2 would like to avoid in Rel-15. Furthermore, (a</w:t>
      </w:r>
      <w:r w:rsidR="001B7181" w:rsidRPr="00467020">
        <w:t xml:space="preserve">s highlighted in </w:t>
      </w:r>
      <w:r w:rsidR="000062F7">
        <w:t>[1]</w:t>
      </w:r>
      <w:r w:rsidR="001B7181">
        <w:t xml:space="preserve">) it bears a risk that </w:t>
      </w:r>
      <w:r w:rsidR="001B7181" w:rsidRPr="00467020">
        <w:t xml:space="preserve">a rogue UE </w:t>
      </w:r>
      <w:r w:rsidR="001B7181">
        <w:t>could</w:t>
      </w:r>
      <w:r w:rsidR="001B7181" w:rsidRPr="00467020">
        <w:t xml:space="preserve"> provide </w:t>
      </w:r>
      <w:r w:rsidR="001B7181">
        <w:t xml:space="preserve">its capabilities with a </w:t>
      </w:r>
      <w:r w:rsidR="00DD5165">
        <w:t xml:space="preserve">wrong </w:t>
      </w:r>
      <w:r w:rsidR="001B7181">
        <w:t>UE-model</w:t>
      </w:r>
      <w:r w:rsidR="001B7181" w:rsidRPr="00467020">
        <w:t>ID</w:t>
      </w:r>
      <w:r w:rsidR="00DD5165">
        <w:t xml:space="preserve"> </w:t>
      </w:r>
      <w:r w:rsidR="00DD5165">
        <w:lastRenderedPageBreak/>
        <w:t xml:space="preserve">which actually belongs to some other UE model. If the gNB requests the UE capabilities from the AMF using the UE-ModelId obtained from the UE, the subsequent reconfiguration is likely to fail. </w:t>
      </w:r>
      <w:r w:rsidR="00B35F06">
        <w:t xml:space="preserve">However, the network will notice this, and can fetch the full capabilities from the UE. </w:t>
      </w:r>
    </w:p>
    <w:p w14:paraId="0F2DD36A" w14:textId="4B4AC1E4" w:rsidR="006A1A91" w:rsidRDefault="006A1A91" w:rsidP="006A1A91">
      <w:pPr>
        <w:pStyle w:val="BodyText"/>
      </w:pPr>
    </w:p>
    <w:p w14:paraId="453116FA" w14:textId="7743F292" w:rsidR="0035155C" w:rsidRDefault="009F5D52" w:rsidP="0035155C">
      <w:pPr>
        <w:pStyle w:val="TH"/>
      </w:pPr>
      <w:r>
        <w:object w:dxaOrig="11085" w:dyaOrig="15840" w14:anchorId="11DA0584">
          <v:shape id="_x0000_i1026" type="#_x0000_t75" style="width:482.25pt;height:691.5pt" o:ole="">
            <v:imagedata r:id="rId15" o:title=""/>
          </v:shape>
          <o:OLEObject Type="Embed" ProgID="Mscgen.Chart" ShapeID="_x0000_i1026" DrawAspect="Content" ObjectID="_1587502537" r:id="rId16"/>
        </w:object>
      </w:r>
    </w:p>
    <w:p w14:paraId="074B4C91" w14:textId="24527473" w:rsidR="0035155C" w:rsidRPr="0035155C" w:rsidRDefault="0035155C" w:rsidP="0035155C">
      <w:pPr>
        <w:pStyle w:val="TF"/>
        <w:rPr>
          <w:lang w:val="en-GB"/>
        </w:rPr>
      </w:pPr>
      <w:r>
        <w:rPr>
          <w:lang w:val="en-GB"/>
        </w:rPr>
        <w:lastRenderedPageBreak/>
        <w:t>Figure</w:t>
      </w:r>
      <w:r w:rsidR="0074520B">
        <w:rPr>
          <w:lang w:val="en-GB"/>
        </w:rPr>
        <w:t xml:space="preserve"> 2</w:t>
      </w:r>
      <w:r>
        <w:rPr>
          <w:lang w:val="en-GB"/>
        </w:rPr>
        <w:t xml:space="preserve">: </w:t>
      </w:r>
      <w:r>
        <w:t xml:space="preserve">AMF </w:t>
      </w:r>
      <w:r>
        <w:rPr>
          <w:lang w:val="en-GB"/>
        </w:rPr>
        <w:t xml:space="preserve">does not provide </w:t>
      </w:r>
      <w:r>
        <w:t>UE capabilities to gNB</w:t>
      </w:r>
      <w:r>
        <w:rPr>
          <w:lang w:val="en-GB"/>
        </w:rPr>
        <w:t xml:space="preserve"> (e.g. initial ATTACH);</w:t>
      </w:r>
      <w:r>
        <w:rPr>
          <w:lang w:val="en-GB"/>
        </w:rPr>
        <w:br/>
        <w:t>gNB requesting Model ID initially and (complete) UE capabilities</w:t>
      </w:r>
      <w:r>
        <w:rPr>
          <w:lang w:val="en-GB"/>
        </w:rPr>
        <w:br/>
        <w:t>only if neither gNB nor AMF have the UE capabilities.</w:t>
      </w:r>
    </w:p>
    <w:p w14:paraId="7D3947D9" w14:textId="0133214E" w:rsidR="005456EB" w:rsidRDefault="005456EB" w:rsidP="005456EB">
      <w:pPr>
        <w:pStyle w:val="Heading3"/>
      </w:pPr>
      <w:r>
        <w:t>2.2.</w:t>
      </w:r>
      <w:r w:rsidR="00E827C2">
        <w:t>2</w:t>
      </w:r>
      <w:r>
        <w:tab/>
        <w:t>Connection Establishment (UE capabilities known to AMF)</w:t>
      </w:r>
    </w:p>
    <w:p w14:paraId="3052FD4D" w14:textId="374401CF" w:rsidR="00E827C2" w:rsidRDefault="00682D28" w:rsidP="00E827C2">
      <w:pPr>
        <w:pStyle w:val="BodyText"/>
      </w:pPr>
      <w:r>
        <w:t xml:space="preserve">If the UE was already attached, it provides its ID to the CN in the initial NAS Service Request. Based on this information the AMF looks up the UE Capabilty Information and provides it to the gNB. In addition to the full UE capability information, it should also provide the UE-ModelId. </w:t>
      </w:r>
    </w:p>
    <w:p w14:paraId="470632F9" w14:textId="5CCA76D1" w:rsidR="00682D28" w:rsidRDefault="00682D28" w:rsidP="00E827C2">
      <w:pPr>
        <w:pStyle w:val="BodyText"/>
      </w:pPr>
      <w:r>
        <w:t xml:space="preserve">If the gNB has already a pre-processed version of the UE capability information for the received UE-ModelId, it may use that stored version and ignore the actually received UE capability information. </w:t>
      </w:r>
    </w:p>
    <w:p w14:paraId="70D0CA02" w14:textId="6C5F2286" w:rsidR="00682D28" w:rsidRDefault="00682D28" w:rsidP="00E827C2">
      <w:pPr>
        <w:pStyle w:val="BodyText"/>
      </w:pPr>
      <w:r>
        <w:t xml:space="preserve">Only if the gNB does not have a pre-processed version of those UE capabilities, it processes the received octet string as done today in LTE. In this case, it may store the processed UE capabilities and store them for later use with the same or </w:t>
      </w:r>
      <w:r w:rsidR="001B7181">
        <w:t xml:space="preserve">with </w:t>
      </w:r>
      <w:r>
        <w:t xml:space="preserve">a different UE of the same model. </w:t>
      </w:r>
    </w:p>
    <w:p w14:paraId="18BC6E36" w14:textId="11F3BCAB" w:rsidR="00FF7709" w:rsidRDefault="00FF7709" w:rsidP="00E827C2">
      <w:pPr>
        <w:pStyle w:val="BodyText"/>
      </w:pPr>
      <w:r>
        <w:t xml:space="preserve">Processing the continuously increasing UE capability octet strings is a significant effort in the RAN. Therefore, we consider it a clear benefit </w:t>
      </w:r>
      <w:r w:rsidR="00B00389">
        <w:t>if the gNB can store and use the readily processed UE capabilities.</w:t>
      </w:r>
    </w:p>
    <w:p w14:paraId="4E99BA32" w14:textId="74A82C25" w:rsidR="00B00389" w:rsidRPr="00E827C2" w:rsidRDefault="00B00389" w:rsidP="00B00389">
      <w:pPr>
        <w:pStyle w:val="Observation"/>
      </w:pPr>
      <w:bookmarkStart w:id="36" w:name="_Toc513753700"/>
      <w:bookmarkStart w:id="37" w:name="_Toc513754109"/>
      <w:bookmarkStart w:id="38" w:name="_Toc513754314"/>
      <w:bookmarkStart w:id="39" w:name="_Toc513754333"/>
      <w:r>
        <w:t>Conveying the UE-ModelId and the corresponding full UE-capabilties from the AMF to the gNB upon connection establishment does not reduce the signalling overhead on the CN-RAN interface but it reduces significantly the processing load and memory consumption in the gNB.</w:t>
      </w:r>
      <w:bookmarkEnd w:id="36"/>
      <w:bookmarkEnd w:id="37"/>
      <w:bookmarkEnd w:id="38"/>
      <w:bookmarkEnd w:id="39"/>
    </w:p>
    <w:p w14:paraId="69102BC4" w14:textId="3504A381" w:rsidR="00F82040" w:rsidRDefault="00D50400" w:rsidP="00737A1E">
      <w:pPr>
        <w:pStyle w:val="TH"/>
      </w:pPr>
      <w:r>
        <w:object w:dxaOrig="9720" w:dyaOrig="6480" w14:anchorId="22240CEF">
          <v:shape id="_x0000_i1027" type="#_x0000_t75" style="width:489.75pt;height:324pt" o:ole="">
            <v:imagedata r:id="rId17" o:title=""/>
          </v:shape>
          <o:OLEObject Type="Embed" ProgID="Mscgen.Chart" ShapeID="_x0000_i1027" DrawAspect="Content" ObjectID="_1587502538" r:id="rId18"/>
        </w:object>
      </w:r>
    </w:p>
    <w:p w14:paraId="318E1E66" w14:textId="053AF4C7" w:rsidR="0068125D" w:rsidRPr="0068125D" w:rsidRDefault="00737A1E" w:rsidP="00737A1E">
      <w:pPr>
        <w:pStyle w:val="TF"/>
      </w:pPr>
      <w:r>
        <w:rPr>
          <w:lang w:val="en-GB"/>
        </w:rPr>
        <w:t xml:space="preserve">Figure: </w:t>
      </w:r>
      <w:r w:rsidR="0068125D">
        <w:t xml:space="preserve">AMF </w:t>
      </w:r>
      <w:r w:rsidR="004441BC">
        <w:rPr>
          <w:lang w:val="en-GB"/>
        </w:rPr>
        <w:t xml:space="preserve">provides </w:t>
      </w:r>
      <w:r w:rsidR="0068125D">
        <w:t>UE capabilities and capability IDs to gNB</w:t>
      </w:r>
    </w:p>
    <w:p w14:paraId="23EE4038" w14:textId="0AB4BC47" w:rsidR="00BD17CE" w:rsidRDefault="00FF7709" w:rsidP="00FF7709">
      <w:pPr>
        <w:pStyle w:val="Heading2"/>
      </w:pPr>
      <w:r>
        <w:t>2.</w:t>
      </w:r>
      <w:r w:rsidR="002A099B">
        <w:t>3</w:t>
      </w:r>
      <w:r w:rsidR="002A099B">
        <w:tab/>
      </w:r>
      <w:r>
        <w:t>Preferred solution direction</w:t>
      </w:r>
    </w:p>
    <w:p w14:paraId="7FE1F7E9" w14:textId="56D19EA4" w:rsidR="002A099B" w:rsidRDefault="00E35F40" w:rsidP="00E35F40">
      <w:pPr>
        <w:pStyle w:val="BodyText"/>
      </w:pPr>
      <w:r>
        <w:t>Based on the sequence charts in section 2.2 and taking into account that initial attach appears hundres or thousands times more frequently than regular connection establishment, we suggest to focus on solutions for the latter.</w:t>
      </w:r>
    </w:p>
    <w:p w14:paraId="42BFCBD9" w14:textId="7A0ABC5B" w:rsidR="00E35F40" w:rsidRDefault="00E35F40" w:rsidP="00E35F40">
      <w:pPr>
        <w:pStyle w:val="Observation"/>
      </w:pPr>
      <w:bookmarkStart w:id="40" w:name="_Toc513753274"/>
      <w:bookmarkStart w:id="41" w:name="_Toc513753701"/>
      <w:bookmarkStart w:id="42" w:name="_Toc513754110"/>
      <w:bookmarkStart w:id="43" w:name="_Toc513754315"/>
      <w:bookmarkStart w:id="44" w:name="_Toc513754334"/>
      <w:r>
        <w:lastRenderedPageBreak/>
        <w:t>RRC connection establishment appears significantly more often than an initial ATTACH. Hence, RAN2 should focus on scenarios where the AMF is already aware of the UE's capabilities.</w:t>
      </w:r>
      <w:bookmarkEnd w:id="40"/>
      <w:bookmarkEnd w:id="41"/>
      <w:bookmarkEnd w:id="42"/>
      <w:bookmarkEnd w:id="43"/>
      <w:bookmarkEnd w:id="44"/>
    </w:p>
    <w:p w14:paraId="08E8E30D" w14:textId="6FD65C88" w:rsidR="000F5A7F" w:rsidRDefault="000F5A7F" w:rsidP="000F5A7F">
      <w:pPr>
        <w:pStyle w:val="BodyText"/>
      </w:pPr>
      <w:r>
        <w:t>To achieve what was outlined in section 2.2.2 (Figure 2), it is sufficient to introduce a UE-ModelId that unambiguously identifies a set of UE capabilities supported by a “UE model” and to convey this UE-ModelId separately from but together with the actual UE capabilit</w:t>
      </w:r>
      <w:r w:rsidR="00FF7709">
        <w:t>ies</w:t>
      </w:r>
      <w:r>
        <w:t xml:space="preserve"> from the AMF to the gNB. </w:t>
      </w:r>
      <w:r w:rsidR="00FF7709">
        <w:t>Carrying this UE-ModelId in a separate capability container (like for capabilities of different RATs) requires only minor changes and it would allow the gNB to fetch only the ID from the UE if desired.</w:t>
      </w:r>
    </w:p>
    <w:p w14:paraId="0DA8B735" w14:textId="170F1225" w:rsidR="00FF7709" w:rsidRDefault="00FF7709" w:rsidP="00FF7709">
      <w:pPr>
        <w:pStyle w:val="Observation"/>
      </w:pPr>
      <w:bookmarkStart w:id="45" w:name="_Toc513753275"/>
      <w:bookmarkStart w:id="46" w:name="_Toc513753702"/>
      <w:bookmarkStart w:id="47" w:name="_Toc513754111"/>
      <w:bookmarkStart w:id="48" w:name="_Toc513754316"/>
      <w:bookmarkStart w:id="49" w:name="_Toc513754335"/>
      <w:r>
        <w:t>Carrying the UE-ModelId in a separate capability container minimizes the changes required in the AMF and it allows the gNB to request only the UE-ModelId from the UE.</w:t>
      </w:r>
      <w:bookmarkEnd w:id="45"/>
      <w:bookmarkEnd w:id="46"/>
      <w:bookmarkEnd w:id="47"/>
      <w:bookmarkEnd w:id="48"/>
      <w:bookmarkEnd w:id="49"/>
    </w:p>
    <w:p w14:paraId="39E9D704" w14:textId="77777777" w:rsidR="004141DD" w:rsidRPr="000922D8" w:rsidRDefault="00312BFD" w:rsidP="004141DD">
      <w:pPr>
        <w:pStyle w:val="Heading1"/>
      </w:pPr>
      <w:r>
        <w:t>3</w:t>
      </w:r>
      <w:r>
        <w:tab/>
      </w:r>
      <w:r w:rsidR="004141DD" w:rsidRPr="000922D8">
        <w:t>Conclusion</w:t>
      </w:r>
    </w:p>
    <w:p w14:paraId="4954F429" w14:textId="77777777" w:rsidR="00900052" w:rsidRDefault="006F758D" w:rsidP="006F758D">
      <w:pPr>
        <w:pStyle w:val="BodyText"/>
        <w:rPr>
          <w:noProof/>
        </w:rPr>
      </w:pPr>
      <w:r>
        <w:t xml:space="preserve">In section </w:t>
      </w:r>
      <w:r w:rsidR="00BD17CE">
        <w:t>2</w:t>
      </w:r>
      <w:r w:rsidRPr="000922D8">
        <w:t xml:space="preserve"> </w:t>
      </w:r>
      <w:r w:rsidRPr="00CE0424">
        <w:t xml:space="preserve">we </w:t>
      </w:r>
      <w:r>
        <w:t>made the following observations</w:t>
      </w:r>
      <w:r w:rsidRPr="00CE0424">
        <w:t>:</w:t>
      </w:r>
      <w:r w:rsidRPr="00705399">
        <w:rPr>
          <w:rFonts w:cs="Arial"/>
          <w:b/>
          <w:bCs/>
        </w:rPr>
        <w:fldChar w:fldCharType="begin"/>
      </w:r>
      <w:r w:rsidRPr="00705399">
        <w:rPr>
          <w:rFonts w:cs="Arial"/>
          <w:b/>
          <w:bCs/>
        </w:rPr>
        <w:instrText xml:space="preserve"> TOC \f \n \t "Observation;1" </w:instrText>
      </w:r>
      <w:r w:rsidRPr="00705399">
        <w:rPr>
          <w:rFonts w:cs="Arial"/>
          <w:b/>
          <w:bCs/>
        </w:rPr>
        <w:fldChar w:fldCharType="separate"/>
      </w:r>
    </w:p>
    <w:p w14:paraId="5B27A774" w14:textId="77777777" w:rsidR="00900052" w:rsidRDefault="00900052">
      <w:pPr>
        <w:pStyle w:val="TOC1"/>
        <w:rPr>
          <w:rFonts w:asciiTheme="minorHAnsi" w:eastAsiaTheme="minorEastAsia" w:hAnsiTheme="minorHAnsi" w:cstheme="minorBidi"/>
          <w:b w:val="0"/>
          <w:sz w:val="22"/>
          <w:szCs w:val="22"/>
          <w:lang w:eastAsia="en-GB"/>
        </w:rPr>
      </w:pPr>
      <w:r>
        <w:t>Observation 1</w:t>
      </w:r>
      <w:r>
        <w:rPr>
          <w:rFonts w:asciiTheme="minorHAnsi" w:eastAsiaTheme="minorEastAsia" w:hAnsiTheme="minorHAnsi" w:cstheme="minorBidi"/>
          <w:b w:val="0"/>
          <w:sz w:val="22"/>
          <w:szCs w:val="22"/>
          <w:lang w:eastAsia="en-GB"/>
        </w:rPr>
        <w:tab/>
      </w:r>
      <w:r>
        <w:t>All UEs of the same model and with the same software version support the same set of capabilities.</w:t>
      </w:r>
    </w:p>
    <w:p w14:paraId="1B4FEFD3" w14:textId="77777777" w:rsidR="00900052" w:rsidRDefault="00900052">
      <w:pPr>
        <w:pStyle w:val="TOC1"/>
        <w:rPr>
          <w:rFonts w:asciiTheme="minorHAnsi" w:eastAsiaTheme="minorEastAsia" w:hAnsiTheme="minorHAnsi" w:cstheme="minorBidi"/>
          <w:b w:val="0"/>
          <w:sz w:val="22"/>
          <w:szCs w:val="22"/>
          <w:lang w:eastAsia="en-GB"/>
        </w:rPr>
      </w:pPr>
      <w:r>
        <w:t>Observation 2</w:t>
      </w:r>
      <w:r>
        <w:rPr>
          <w:rFonts w:asciiTheme="minorHAnsi" w:eastAsiaTheme="minorEastAsia" w:hAnsiTheme="minorHAnsi" w:cstheme="minorBidi"/>
          <w:b w:val="0"/>
          <w:sz w:val="22"/>
          <w:szCs w:val="22"/>
          <w:lang w:eastAsia="en-GB"/>
        </w:rPr>
        <w:tab/>
      </w:r>
      <w:r>
        <w:t>In typical LTE networks only about 15 to 20 different UE models account for 50% of the UE population.</w:t>
      </w:r>
    </w:p>
    <w:p w14:paraId="64B02D98" w14:textId="77777777" w:rsidR="00900052" w:rsidRDefault="00900052">
      <w:pPr>
        <w:pStyle w:val="TOC1"/>
        <w:rPr>
          <w:rFonts w:asciiTheme="minorHAnsi" w:eastAsiaTheme="minorEastAsia" w:hAnsiTheme="minorHAnsi" w:cstheme="minorBidi"/>
          <w:b w:val="0"/>
          <w:sz w:val="22"/>
          <w:szCs w:val="22"/>
          <w:lang w:eastAsia="en-GB"/>
        </w:rPr>
      </w:pPr>
      <w:r>
        <w:t>Observation 3</w:t>
      </w:r>
      <w:r>
        <w:rPr>
          <w:rFonts w:asciiTheme="minorHAnsi" w:eastAsiaTheme="minorEastAsia" w:hAnsiTheme="minorHAnsi" w:cstheme="minorBidi"/>
          <w:b w:val="0"/>
          <w:sz w:val="22"/>
          <w:szCs w:val="22"/>
          <w:lang w:eastAsia="en-GB"/>
        </w:rPr>
        <w:tab/>
      </w:r>
      <w:r>
        <w:t>Conveying the UE-ModelId and the corresponding full UE-capabilties from the AMF to the gNB upon connection establishment does not reduce the signalling overhead on the CN-RAN interface but it reduces significantly the processing load and memory consumption in the gNB.</w:t>
      </w:r>
    </w:p>
    <w:p w14:paraId="55D2060C" w14:textId="77777777" w:rsidR="00900052" w:rsidRDefault="00900052">
      <w:pPr>
        <w:pStyle w:val="TOC1"/>
        <w:rPr>
          <w:rFonts w:asciiTheme="minorHAnsi" w:eastAsiaTheme="minorEastAsia" w:hAnsiTheme="minorHAnsi" w:cstheme="minorBidi"/>
          <w:b w:val="0"/>
          <w:sz w:val="22"/>
          <w:szCs w:val="22"/>
          <w:lang w:eastAsia="en-GB"/>
        </w:rPr>
      </w:pPr>
      <w:r>
        <w:t>Observation 4</w:t>
      </w:r>
      <w:r>
        <w:rPr>
          <w:rFonts w:asciiTheme="minorHAnsi" w:eastAsiaTheme="minorEastAsia" w:hAnsiTheme="minorHAnsi" w:cstheme="minorBidi"/>
          <w:b w:val="0"/>
          <w:sz w:val="22"/>
          <w:szCs w:val="22"/>
          <w:lang w:eastAsia="en-GB"/>
        </w:rPr>
        <w:tab/>
      </w:r>
      <w:r>
        <w:t>RRC connection establishment appears significantly more often than an initial ATTACH. Hence, RAN2 should focus on scenarios where the AMF is already aware of the UE's capabilities.</w:t>
      </w:r>
    </w:p>
    <w:p w14:paraId="753ECE6D" w14:textId="77777777" w:rsidR="00900052" w:rsidRDefault="00900052">
      <w:pPr>
        <w:pStyle w:val="TOC1"/>
        <w:rPr>
          <w:rFonts w:asciiTheme="minorHAnsi" w:eastAsiaTheme="minorEastAsia" w:hAnsiTheme="minorHAnsi" w:cstheme="minorBidi"/>
          <w:b w:val="0"/>
          <w:sz w:val="22"/>
          <w:szCs w:val="22"/>
          <w:lang w:eastAsia="en-GB"/>
        </w:rPr>
      </w:pPr>
      <w:r>
        <w:t>Observation 5</w:t>
      </w:r>
      <w:r>
        <w:rPr>
          <w:rFonts w:asciiTheme="minorHAnsi" w:eastAsiaTheme="minorEastAsia" w:hAnsiTheme="minorHAnsi" w:cstheme="minorBidi"/>
          <w:b w:val="0"/>
          <w:sz w:val="22"/>
          <w:szCs w:val="22"/>
          <w:lang w:eastAsia="en-GB"/>
        </w:rPr>
        <w:tab/>
      </w:r>
      <w:r>
        <w:t>Carrying the UE-ModelId in a separate capability container minimizes the changes required in the AMF and it allows the gNB to request only the UE-ModelId from the UE.</w:t>
      </w:r>
    </w:p>
    <w:p w14:paraId="750D3F27" w14:textId="77777777" w:rsidR="006F758D" w:rsidRDefault="006F758D" w:rsidP="006F758D">
      <w:pPr>
        <w:pStyle w:val="BodyText"/>
        <w:rPr>
          <w:b/>
          <w:bCs/>
        </w:rPr>
      </w:pPr>
      <w:r w:rsidRPr="00705399">
        <w:rPr>
          <w:rFonts w:cs="Arial"/>
          <w:b/>
          <w:bCs/>
        </w:rPr>
        <w:fldChar w:fldCharType="end"/>
      </w:r>
    </w:p>
    <w:p w14:paraId="7604713E" w14:textId="77777777" w:rsidR="00FF7709" w:rsidRDefault="00FF7709" w:rsidP="00FF7709">
      <w:pPr>
        <w:pStyle w:val="BodyText"/>
      </w:pPr>
      <w:r>
        <w:t>This brings us to the following proposals:</w:t>
      </w:r>
    </w:p>
    <w:p w14:paraId="23793FFA" w14:textId="78CBF938" w:rsidR="00FF7709" w:rsidRDefault="00FF7709" w:rsidP="00FF7709">
      <w:pPr>
        <w:pStyle w:val="Proposal"/>
      </w:pPr>
      <w:bookmarkStart w:id="50" w:name="_Toc513753703"/>
      <w:r>
        <w:t>Introduce a UE-ModelId that unambiguously identifies a set of UE capabilities supported by a “UE model”.</w:t>
      </w:r>
      <w:bookmarkEnd w:id="50"/>
      <w:r>
        <w:t xml:space="preserve"> </w:t>
      </w:r>
    </w:p>
    <w:p w14:paraId="7D981563" w14:textId="4E9DBA0B" w:rsidR="00FF7709" w:rsidRDefault="00FF7709" w:rsidP="00FF7709">
      <w:pPr>
        <w:pStyle w:val="Proposal"/>
      </w:pPr>
      <w:bookmarkStart w:id="51" w:name="_Toc513753704"/>
      <w:r>
        <w:t>Introduce a new NR capability container which contains only the new UE capability ID.</w:t>
      </w:r>
      <w:bookmarkEnd w:id="51"/>
    </w:p>
    <w:p w14:paraId="4E796050" w14:textId="2E7C600A" w:rsidR="00FF7709" w:rsidRDefault="00FF7709" w:rsidP="00FF7709">
      <w:pPr>
        <w:pStyle w:val="Proposal"/>
      </w:pPr>
      <w:bookmarkStart w:id="52" w:name="_Toc513753705"/>
      <w:r>
        <w:t>Upon connection establishment the AMF sends both, the UE-NR-Capabilty Container and the UE-NR-Capabilities container to the gNB (so that the gNB does not need to parse</w:t>
      </w:r>
      <w:r w:rsidR="00B00389">
        <w:t xml:space="preserve">, </w:t>
      </w:r>
      <w:r>
        <w:t>process</w:t>
      </w:r>
      <w:r w:rsidR="00B00389">
        <w:t xml:space="preserve"> and store</w:t>
      </w:r>
      <w:r>
        <w:t xml:space="preserve"> the full capability octet string if it has already a stored and processed version of the capabilities for this UE).</w:t>
      </w:r>
      <w:bookmarkEnd w:id="52"/>
    </w:p>
    <w:p w14:paraId="747D2C22" w14:textId="206AA1A6" w:rsidR="00B00389" w:rsidRDefault="00B00389" w:rsidP="00FF7709">
      <w:pPr>
        <w:pStyle w:val="Proposal"/>
      </w:pPr>
      <w:r>
        <w:t xml:space="preserve">If the AMF does not provide the UE capabilities to the gNB during connection establishment (e.g. ATTACH), the gNB may either request both from the UE or it may initially only request the UE-ModelId. </w:t>
      </w:r>
    </w:p>
    <w:p w14:paraId="32050910" w14:textId="543E2AA0" w:rsidR="00FF7709" w:rsidRDefault="000062F7" w:rsidP="00B00389">
      <w:pPr>
        <w:pStyle w:val="Proposal"/>
      </w:pPr>
      <w:r>
        <w:t xml:space="preserve">Consider for Rel-16 that </w:t>
      </w:r>
      <w:r w:rsidR="00FF7709">
        <w:t>the AMF provide</w:t>
      </w:r>
      <w:r>
        <w:t>s</w:t>
      </w:r>
      <w:r w:rsidR="00FF7709">
        <w:t xml:space="preserve"> </w:t>
      </w:r>
      <w:r>
        <w:t xml:space="preserve">only the UE-ModelId upon connection establishment. It provides the </w:t>
      </w:r>
      <w:r w:rsidR="00FF7709">
        <w:t>full UE capabilities only upon request from the gNB to reduce the amount of signalling over the AMF-gNB interface</w:t>
      </w:r>
      <w:r>
        <w:t>.</w:t>
      </w:r>
    </w:p>
    <w:p w14:paraId="68CAB605" w14:textId="02C8F6A9" w:rsidR="00BD17CE" w:rsidRPr="00BD17CE" w:rsidRDefault="00BD17CE" w:rsidP="00FF7709">
      <w:pPr>
        <w:pStyle w:val="Heading1"/>
        <w:rPr>
          <w:lang w:val="en-US"/>
        </w:rPr>
      </w:pPr>
      <w:r w:rsidRPr="00BD17CE">
        <w:rPr>
          <w:lang w:val="en-US"/>
        </w:rPr>
        <w:t>References</w:t>
      </w:r>
    </w:p>
    <w:p w14:paraId="43B5D986" w14:textId="77777777" w:rsidR="00BD17CE" w:rsidRDefault="00BD17CE" w:rsidP="00BD17CE">
      <w:pPr>
        <w:pStyle w:val="Reference"/>
        <w:numPr>
          <w:ilvl w:val="0"/>
          <w:numId w:val="0"/>
        </w:numPr>
        <w:ind w:left="567" w:hanging="567"/>
        <w:rPr>
          <w:lang w:val="en-US"/>
        </w:rPr>
      </w:pPr>
      <w:r w:rsidRPr="00BD17CE">
        <w:rPr>
          <w:lang w:val="en-US"/>
        </w:rPr>
        <w:t>[1]</w:t>
      </w:r>
      <w:r w:rsidRPr="00BD17CE">
        <w:rPr>
          <w:lang w:val="en-US"/>
        </w:rPr>
        <w:tab/>
        <w:t>R2-1805687, "UE capability ID based capability transfer", Intel Corporation, Athens, Greece, 26th Feb – 2nd March, 2018</w:t>
      </w:r>
    </w:p>
    <w:p w14:paraId="552EF763" w14:textId="45C7950B" w:rsidR="002361BB" w:rsidRDefault="00E8615F" w:rsidP="00BD17CE">
      <w:pPr>
        <w:pStyle w:val="Heading1"/>
      </w:pPr>
      <w:r>
        <w:lastRenderedPageBreak/>
        <w:t>Annex</w:t>
      </w:r>
    </w:p>
    <w:p w14:paraId="4EF25EA1" w14:textId="4D5A91C0" w:rsidR="00E8615F" w:rsidRDefault="00E8615F" w:rsidP="003C5A86">
      <w:pPr>
        <w:pStyle w:val="Heading2"/>
      </w:pPr>
      <w:bookmarkStart w:id="53" w:name="_Ref512866385"/>
      <w:r>
        <w:t>Annex A</w:t>
      </w:r>
      <w:r w:rsidR="00737A1E">
        <w:t>:</w:t>
      </w:r>
      <w:r>
        <w:t xml:space="preserve"> EUTRA's initial context setup procedure</w:t>
      </w:r>
      <w:bookmarkEnd w:id="53"/>
    </w:p>
    <w:p w14:paraId="2977163A" w14:textId="77777777" w:rsidR="00E8615F" w:rsidRPr="00B46C5A" w:rsidRDefault="00E8615F" w:rsidP="00E8615F">
      <w:pPr>
        <w:pStyle w:val="TH"/>
        <w:rPr>
          <w:rFonts w:eastAsia="SimSun"/>
          <w:lang w:eastAsia="ja-JP"/>
        </w:rPr>
      </w:pPr>
      <w:r w:rsidRPr="00B46C5A">
        <w:object w:dxaOrig="7213" w:dyaOrig="5734" w14:anchorId="31F89BA0">
          <v:shape id="_x0000_i1028" type="#_x0000_t75" style="width:396pt;height:316.5pt" o:ole="">
            <v:imagedata r:id="rId19" o:title=""/>
          </v:shape>
          <o:OLEObject Type="Embed" ProgID="Visio.Drawing.11" ShapeID="_x0000_i1028" DrawAspect="Content" ObjectID="_1587502539" r:id="rId20"/>
        </w:object>
      </w:r>
    </w:p>
    <w:p w14:paraId="589C8563" w14:textId="77777777" w:rsidR="00E8615F" w:rsidRPr="00B46C5A" w:rsidRDefault="00E8615F" w:rsidP="00E8615F">
      <w:pPr>
        <w:pStyle w:val="TF"/>
        <w:rPr>
          <w:lang w:eastAsia="ja-JP"/>
        </w:rPr>
      </w:pPr>
      <w:bookmarkStart w:id="54" w:name="_Ref156032294"/>
      <w:r w:rsidRPr="00B46C5A">
        <w:t xml:space="preserve">Figure </w:t>
      </w:r>
      <w:bookmarkEnd w:id="54"/>
      <w:r w:rsidRPr="00B46C5A">
        <w:rPr>
          <w:lang w:eastAsia="ja-JP"/>
        </w:rPr>
        <w:t>19.2.2.3-1</w:t>
      </w:r>
      <w:r w:rsidRPr="00B46C5A">
        <w:t>:</w:t>
      </w:r>
      <w:r w:rsidRPr="00B46C5A">
        <w:rPr>
          <w:lang w:eastAsia="ja-JP"/>
        </w:rPr>
        <w:t xml:space="preserve"> Initial </w:t>
      </w:r>
      <w:r w:rsidRPr="00B46C5A">
        <w:t xml:space="preserve">Context Setup </w:t>
      </w:r>
      <w:r w:rsidRPr="00E8615F">
        <w:t>procedure</w:t>
      </w:r>
      <w:r w:rsidRPr="00B46C5A">
        <w:t xml:space="preserve"> </w:t>
      </w:r>
      <w:r w:rsidRPr="00B46C5A">
        <w:rPr>
          <w:lang w:eastAsia="ja-JP"/>
        </w:rPr>
        <w:t>(</w:t>
      </w:r>
      <w:r w:rsidRPr="00B46C5A">
        <w:t>highlighted in blue</w:t>
      </w:r>
      <w:r w:rsidRPr="00B46C5A">
        <w:rPr>
          <w:lang w:eastAsia="ja-JP"/>
        </w:rPr>
        <w:t>) in Idle-to-Active procedure</w:t>
      </w:r>
    </w:p>
    <w:p w14:paraId="7D4646D5" w14:textId="4E4FD2FD" w:rsidR="00E8615F" w:rsidRDefault="00C508F6" w:rsidP="00C508F6">
      <w:pPr>
        <w:pStyle w:val="Heading2"/>
      </w:pPr>
      <w:bookmarkStart w:id="55" w:name="_Ref512869591"/>
      <w:r>
        <w:lastRenderedPageBreak/>
        <w:t>Annex B: EUTRA's initial UE capability handling</w:t>
      </w:r>
      <w:bookmarkEnd w:id="55"/>
    </w:p>
    <w:p w14:paraId="7ADA4EB1" w14:textId="77777777" w:rsidR="00C508F6" w:rsidRPr="00B46C5A" w:rsidRDefault="00C508F6" w:rsidP="00C508F6">
      <w:pPr>
        <w:pStyle w:val="TH"/>
        <w:rPr>
          <w:lang w:val="en-GB"/>
        </w:rPr>
      </w:pPr>
      <w:r w:rsidRPr="00B46C5A">
        <w:rPr>
          <w:lang w:val="en-GB"/>
        </w:rPr>
        <w:object w:dxaOrig="7212" w:dyaOrig="5819" w14:anchorId="0D4A6A3D">
          <v:shape id="_x0000_i1029" type="#_x0000_t75" style="width:453.75pt;height:367.5pt" o:ole="">
            <v:imagedata r:id="rId21" o:title=""/>
          </v:shape>
          <o:OLEObject Type="Embed" ProgID="Visio.Drawing.11" ShapeID="_x0000_i1029" DrawAspect="Content" ObjectID="_1587502540" r:id="rId22"/>
        </w:object>
      </w:r>
    </w:p>
    <w:p w14:paraId="2409E6C5" w14:textId="77777777" w:rsidR="00C508F6" w:rsidRPr="00B46C5A" w:rsidRDefault="00C508F6" w:rsidP="00C508F6">
      <w:pPr>
        <w:pStyle w:val="TF"/>
        <w:rPr>
          <w:lang w:val="en-GB" w:eastAsia="ja-JP"/>
        </w:rPr>
      </w:pPr>
      <w:r w:rsidRPr="00B46C5A">
        <w:rPr>
          <w:lang w:val="en-GB"/>
        </w:rPr>
        <w:t xml:space="preserve">Figure </w:t>
      </w:r>
      <w:r w:rsidRPr="00B46C5A">
        <w:rPr>
          <w:lang w:val="en-GB" w:eastAsia="ja-JP"/>
        </w:rPr>
        <w:t>18-1</w:t>
      </w:r>
      <w:r w:rsidRPr="00B46C5A">
        <w:rPr>
          <w:lang w:val="en-GB"/>
        </w:rPr>
        <w:t>:</w:t>
      </w:r>
      <w:r w:rsidRPr="00B46C5A">
        <w:rPr>
          <w:lang w:val="en-GB" w:eastAsia="ja-JP"/>
        </w:rPr>
        <w:t xml:space="preserve"> Initial UE Capability Handling</w:t>
      </w:r>
    </w:p>
    <w:p w14:paraId="675E055B" w14:textId="77777777" w:rsidR="00C508F6" w:rsidRPr="00C508F6" w:rsidRDefault="00C508F6" w:rsidP="00C508F6"/>
    <w:sectPr w:rsidR="00C508F6" w:rsidRPr="00C508F6">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59176" w14:textId="77777777" w:rsidR="003369B9" w:rsidRDefault="003369B9">
      <w:r>
        <w:separator/>
      </w:r>
    </w:p>
  </w:endnote>
  <w:endnote w:type="continuationSeparator" w:id="0">
    <w:p w14:paraId="66C951C3" w14:textId="77777777" w:rsidR="003369B9" w:rsidRDefault="003369B9">
      <w:r>
        <w:continuationSeparator/>
      </w:r>
    </w:p>
  </w:endnote>
  <w:endnote w:type="continuationNotice" w:id="1">
    <w:p w14:paraId="7C8301AC" w14:textId="77777777" w:rsidR="003369B9" w:rsidRDefault="00336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A69E" w14:textId="48C06725" w:rsidR="000062F7" w:rsidRDefault="000062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40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4003">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0EF58" w14:textId="77777777" w:rsidR="003369B9" w:rsidRDefault="003369B9">
      <w:r>
        <w:separator/>
      </w:r>
    </w:p>
  </w:footnote>
  <w:footnote w:type="continuationSeparator" w:id="0">
    <w:p w14:paraId="3DF0DCAE" w14:textId="77777777" w:rsidR="003369B9" w:rsidRDefault="003369B9">
      <w:r>
        <w:continuationSeparator/>
      </w:r>
    </w:p>
  </w:footnote>
  <w:footnote w:type="continuationNotice" w:id="1">
    <w:p w14:paraId="57F23901" w14:textId="77777777" w:rsidR="003369B9" w:rsidRDefault="003369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FD7DE" w14:textId="77777777" w:rsidR="000062F7" w:rsidRDefault="00006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CC88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0EA4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47B2C5A0"/>
    <w:lvl w:ilvl="0" w:tplc="E448490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450930"/>
    <w:multiLevelType w:val="hybridMultilevel"/>
    <w:tmpl w:val="FE28FB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130AB642"/>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1"/>
  </w:num>
  <w:num w:numId="3">
    <w:abstractNumId w:val="13"/>
  </w:num>
  <w:num w:numId="4">
    <w:abstractNumId w:val="4"/>
  </w:num>
  <w:num w:numId="5">
    <w:abstractNumId w:val="5"/>
  </w:num>
  <w:num w:numId="6">
    <w:abstractNumId w:val="3"/>
  </w:num>
  <w:num w:numId="7">
    <w:abstractNumId w:val="15"/>
  </w:num>
  <w:num w:numId="8">
    <w:abstractNumId w:val="6"/>
  </w:num>
  <w:num w:numId="9">
    <w:abstractNumId w:val="14"/>
  </w:num>
  <w:num w:numId="10">
    <w:abstractNumId w:val="2"/>
  </w:num>
  <w:num w:numId="11">
    <w:abstractNumId w:val="7"/>
  </w:num>
  <w:num w:numId="12">
    <w:abstractNumId w:val="10"/>
  </w:num>
  <w:num w:numId="13">
    <w:abstractNumId w:val="9"/>
  </w:num>
  <w:num w:numId="14">
    <w:abstractNumId w:val="1"/>
  </w:num>
  <w:num w:numId="15">
    <w:abstractNumId w:val="0"/>
  </w:num>
  <w:num w:numId="1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F45"/>
    <w:rsid w:val="000006E1"/>
    <w:rsid w:val="00002A37"/>
    <w:rsid w:val="000032F4"/>
    <w:rsid w:val="0000358A"/>
    <w:rsid w:val="00005370"/>
    <w:rsid w:val="000062F7"/>
    <w:rsid w:val="00006446"/>
    <w:rsid w:val="00006896"/>
    <w:rsid w:val="00007CDC"/>
    <w:rsid w:val="00011B28"/>
    <w:rsid w:val="00012CA8"/>
    <w:rsid w:val="00015D15"/>
    <w:rsid w:val="00023678"/>
    <w:rsid w:val="0002564D"/>
    <w:rsid w:val="00025ECA"/>
    <w:rsid w:val="00030D9F"/>
    <w:rsid w:val="000325B8"/>
    <w:rsid w:val="00034C15"/>
    <w:rsid w:val="00036BA1"/>
    <w:rsid w:val="000422E2"/>
    <w:rsid w:val="00042F22"/>
    <w:rsid w:val="0004395C"/>
    <w:rsid w:val="000444EF"/>
    <w:rsid w:val="00044EA9"/>
    <w:rsid w:val="000457C0"/>
    <w:rsid w:val="00051BD1"/>
    <w:rsid w:val="000521F7"/>
    <w:rsid w:val="00052A07"/>
    <w:rsid w:val="000534E3"/>
    <w:rsid w:val="00053884"/>
    <w:rsid w:val="00055BC1"/>
    <w:rsid w:val="0005606A"/>
    <w:rsid w:val="0005667A"/>
    <w:rsid w:val="00057117"/>
    <w:rsid w:val="0006057A"/>
    <w:rsid w:val="000609B7"/>
    <w:rsid w:val="000616E7"/>
    <w:rsid w:val="000646C4"/>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2EB3"/>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3D70"/>
    <w:rsid w:val="000D3E64"/>
    <w:rsid w:val="000D4797"/>
    <w:rsid w:val="000D6C88"/>
    <w:rsid w:val="000E0527"/>
    <w:rsid w:val="000E1E92"/>
    <w:rsid w:val="000E68B3"/>
    <w:rsid w:val="000F06D6"/>
    <w:rsid w:val="000F0DD9"/>
    <w:rsid w:val="000F0EB1"/>
    <w:rsid w:val="000F1106"/>
    <w:rsid w:val="000F306E"/>
    <w:rsid w:val="000F3BE9"/>
    <w:rsid w:val="000F3F6C"/>
    <w:rsid w:val="000F4EC2"/>
    <w:rsid w:val="000F5A7F"/>
    <w:rsid w:val="000F6A89"/>
    <w:rsid w:val="000F6DF3"/>
    <w:rsid w:val="000F6EAC"/>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66B"/>
    <w:rsid w:val="00143981"/>
    <w:rsid w:val="0014787F"/>
    <w:rsid w:val="00147E79"/>
    <w:rsid w:val="001501DF"/>
    <w:rsid w:val="00151E23"/>
    <w:rsid w:val="001526E0"/>
    <w:rsid w:val="001534F9"/>
    <w:rsid w:val="00153DA5"/>
    <w:rsid w:val="0015461D"/>
    <w:rsid w:val="001551B5"/>
    <w:rsid w:val="001609E7"/>
    <w:rsid w:val="00161D58"/>
    <w:rsid w:val="00162B29"/>
    <w:rsid w:val="001659C1"/>
    <w:rsid w:val="0016637B"/>
    <w:rsid w:val="00167C89"/>
    <w:rsid w:val="00173166"/>
    <w:rsid w:val="00173344"/>
    <w:rsid w:val="00173A8E"/>
    <w:rsid w:val="00174A60"/>
    <w:rsid w:val="00177587"/>
    <w:rsid w:val="001777DC"/>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3CF5"/>
    <w:rsid w:val="001A6173"/>
    <w:rsid w:val="001A65E5"/>
    <w:rsid w:val="001A6CBA"/>
    <w:rsid w:val="001B0D97"/>
    <w:rsid w:val="001B5A5D"/>
    <w:rsid w:val="001B644E"/>
    <w:rsid w:val="001B7181"/>
    <w:rsid w:val="001C0AD2"/>
    <w:rsid w:val="001C1CE5"/>
    <w:rsid w:val="001C3D2A"/>
    <w:rsid w:val="001C4EEE"/>
    <w:rsid w:val="001D0E26"/>
    <w:rsid w:val="001D20C3"/>
    <w:rsid w:val="001D2571"/>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2564"/>
    <w:rsid w:val="00203F96"/>
    <w:rsid w:val="002069B2"/>
    <w:rsid w:val="00207FA3"/>
    <w:rsid w:val="0021200B"/>
    <w:rsid w:val="00214003"/>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1E37"/>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47C49"/>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312B"/>
    <w:rsid w:val="00294C0D"/>
    <w:rsid w:val="00295A9E"/>
    <w:rsid w:val="00295E23"/>
    <w:rsid w:val="00296227"/>
    <w:rsid w:val="00296F44"/>
    <w:rsid w:val="0029777D"/>
    <w:rsid w:val="002A055E"/>
    <w:rsid w:val="002A099B"/>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D4C"/>
    <w:rsid w:val="002D5F0F"/>
    <w:rsid w:val="002D7627"/>
    <w:rsid w:val="002D7637"/>
    <w:rsid w:val="002E12AA"/>
    <w:rsid w:val="002E17F2"/>
    <w:rsid w:val="002E42F0"/>
    <w:rsid w:val="002E6860"/>
    <w:rsid w:val="002E6BA5"/>
    <w:rsid w:val="002E7CAE"/>
    <w:rsid w:val="002F2771"/>
    <w:rsid w:val="002F37A9"/>
    <w:rsid w:val="002F6B56"/>
    <w:rsid w:val="002F6E40"/>
    <w:rsid w:val="003010E1"/>
    <w:rsid w:val="00301CE6"/>
    <w:rsid w:val="0030256B"/>
    <w:rsid w:val="0030501F"/>
    <w:rsid w:val="00307BA1"/>
    <w:rsid w:val="00311702"/>
    <w:rsid w:val="00311E82"/>
    <w:rsid w:val="00312BFD"/>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9B9"/>
    <w:rsid w:val="00336BDA"/>
    <w:rsid w:val="0033744A"/>
    <w:rsid w:val="00342681"/>
    <w:rsid w:val="00342BD7"/>
    <w:rsid w:val="00346224"/>
    <w:rsid w:val="00346DB5"/>
    <w:rsid w:val="003477B1"/>
    <w:rsid w:val="0035155C"/>
    <w:rsid w:val="0035204F"/>
    <w:rsid w:val="00355F74"/>
    <w:rsid w:val="00356C79"/>
    <w:rsid w:val="00357380"/>
    <w:rsid w:val="003602D9"/>
    <w:rsid w:val="003604CE"/>
    <w:rsid w:val="00361A99"/>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5A86"/>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07F4F"/>
    <w:rsid w:val="00410134"/>
    <w:rsid w:val="00410B72"/>
    <w:rsid w:val="00410F18"/>
    <w:rsid w:val="004117A3"/>
    <w:rsid w:val="00412002"/>
    <w:rsid w:val="0041263E"/>
    <w:rsid w:val="00413AAC"/>
    <w:rsid w:val="004141DD"/>
    <w:rsid w:val="00421105"/>
    <w:rsid w:val="00421899"/>
    <w:rsid w:val="004226DC"/>
    <w:rsid w:val="004242F4"/>
    <w:rsid w:val="00427248"/>
    <w:rsid w:val="00430167"/>
    <w:rsid w:val="00431B8D"/>
    <w:rsid w:val="004352F6"/>
    <w:rsid w:val="004358F0"/>
    <w:rsid w:val="00436EDE"/>
    <w:rsid w:val="00437447"/>
    <w:rsid w:val="004405BB"/>
    <w:rsid w:val="004419C9"/>
    <w:rsid w:val="00441A92"/>
    <w:rsid w:val="004428EF"/>
    <w:rsid w:val="00443E2D"/>
    <w:rsid w:val="004441BC"/>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1462"/>
    <w:rsid w:val="00492BC5"/>
    <w:rsid w:val="004964F1"/>
    <w:rsid w:val="00497F83"/>
    <w:rsid w:val="004A0B28"/>
    <w:rsid w:val="004A16BC"/>
    <w:rsid w:val="004A2B94"/>
    <w:rsid w:val="004A3021"/>
    <w:rsid w:val="004A4533"/>
    <w:rsid w:val="004A6ECB"/>
    <w:rsid w:val="004A7D56"/>
    <w:rsid w:val="004B5DAE"/>
    <w:rsid w:val="004B72BA"/>
    <w:rsid w:val="004B7C0C"/>
    <w:rsid w:val="004B7FA5"/>
    <w:rsid w:val="004C1072"/>
    <w:rsid w:val="004C379F"/>
    <w:rsid w:val="004C3898"/>
    <w:rsid w:val="004C6BC3"/>
    <w:rsid w:val="004C7E2C"/>
    <w:rsid w:val="004D1E06"/>
    <w:rsid w:val="004D1FD3"/>
    <w:rsid w:val="004D36B1"/>
    <w:rsid w:val="004D7EBD"/>
    <w:rsid w:val="004E0B32"/>
    <w:rsid w:val="004E1AF8"/>
    <w:rsid w:val="004E2680"/>
    <w:rsid w:val="004E28F9"/>
    <w:rsid w:val="004E462E"/>
    <w:rsid w:val="004E55C3"/>
    <w:rsid w:val="004E56DC"/>
    <w:rsid w:val="004E76F4"/>
    <w:rsid w:val="004F0B4E"/>
    <w:rsid w:val="004F0B6C"/>
    <w:rsid w:val="004F121D"/>
    <w:rsid w:val="004F14EE"/>
    <w:rsid w:val="004F1908"/>
    <w:rsid w:val="004F2078"/>
    <w:rsid w:val="004F3527"/>
    <w:rsid w:val="004F4DA3"/>
    <w:rsid w:val="004F5680"/>
    <w:rsid w:val="004F69D1"/>
    <w:rsid w:val="004F6FE0"/>
    <w:rsid w:val="005008F7"/>
    <w:rsid w:val="00506557"/>
    <w:rsid w:val="005066E0"/>
    <w:rsid w:val="0050677A"/>
    <w:rsid w:val="005108D8"/>
    <w:rsid w:val="00511516"/>
    <w:rsid w:val="005116F9"/>
    <w:rsid w:val="005131EC"/>
    <w:rsid w:val="005153A7"/>
    <w:rsid w:val="005170AE"/>
    <w:rsid w:val="00517AD0"/>
    <w:rsid w:val="00517BE0"/>
    <w:rsid w:val="00520159"/>
    <w:rsid w:val="00520D36"/>
    <w:rsid w:val="00521043"/>
    <w:rsid w:val="00521514"/>
    <w:rsid w:val="005219CF"/>
    <w:rsid w:val="00525BA7"/>
    <w:rsid w:val="00527027"/>
    <w:rsid w:val="00530FD1"/>
    <w:rsid w:val="00532CBD"/>
    <w:rsid w:val="00534B59"/>
    <w:rsid w:val="00536759"/>
    <w:rsid w:val="00537C62"/>
    <w:rsid w:val="005456EB"/>
    <w:rsid w:val="00546970"/>
    <w:rsid w:val="00547755"/>
    <w:rsid w:val="00547D9C"/>
    <w:rsid w:val="0055231F"/>
    <w:rsid w:val="00554E19"/>
    <w:rsid w:val="0056121F"/>
    <w:rsid w:val="00565488"/>
    <w:rsid w:val="005679DD"/>
    <w:rsid w:val="00572505"/>
    <w:rsid w:val="005736A1"/>
    <w:rsid w:val="00573925"/>
    <w:rsid w:val="005742B7"/>
    <w:rsid w:val="005743A5"/>
    <w:rsid w:val="00576438"/>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04D7"/>
    <w:rsid w:val="005B1CDF"/>
    <w:rsid w:val="005B1F4F"/>
    <w:rsid w:val="005B35D7"/>
    <w:rsid w:val="005B392A"/>
    <w:rsid w:val="005B3AA3"/>
    <w:rsid w:val="005B5BD3"/>
    <w:rsid w:val="005B5D20"/>
    <w:rsid w:val="005B6F83"/>
    <w:rsid w:val="005B7576"/>
    <w:rsid w:val="005C1729"/>
    <w:rsid w:val="005C74FB"/>
    <w:rsid w:val="005D1602"/>
    <w:rsid w:val="005D3A68"/>
    <w:rsid w:val="005D6F32"/>
    <w:rsid w:val="005E02F7"/>
    <w:rsid w:val="005E12C3"/>
    <w:rsid w:val="005E1503"/>
    <w:rsid w:val="005E1A62"/>
    <w:rsid w:val="005E2165"/>
    <w:rsid w:val="005E3309"/>
    <w:rsid w:val="005E385F"/>
    <w:rsid w:val="005E3CCA"/>
    <w:rsid w:val="005E5834"/>
    <w:rsid w:val="005E5B81"/>
    <w:rsid w:val="005E6DBF"/>
    <w:rsid w:val="005E78B1"/>
    <w:rsid w:val="005F2CB1"/>
    <w:rsid w:val="005F3025"/>
    <w:rsid w:val="005F618C"/>
    <w:rsid w:val="005F70BD"/>
    <w:rsid w:val="00600F6A"/>
    <w:rsid w:val="006010AD"/>
    <w:rsid w:val="00601CA2"/>
    <w:rsid w:val="0060283C"/>
    <w:rsid w:val="00604F14"/>
    <w:rsid w:val="00605BE1"/>
    <w:rsid w:val="00607867"/>
    <w:rsid w:val="0061177A"/>
    <w:rsid w:val="00611A55"/>
    <w:rsid w:val="00611B83"/>
    <w:rsid w:val="00613257"/>
    <w:rsid w:val="00615440"/>
    <w:rsid w:val="00615B9D"/>
    <w:rsid w:val="00617897"/>
    <w:rsid w:val="00620A71"/>
    <w:rsid w:val="00620D80"/>
    <w:rsid w:val="006211B3"/>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2D7"/>
    <w:rsid w:val="006774CC"/>
    <w:rsid w:val="006776D7"/>
    <w:rsid w:val="00681003"/>
    <w:rsid w:val="0068125D"/>
    <w:rsid w:val="006817C9"/>
    <w:rsid w:val="00682D28"/>
    <w:rsid w:val="00683ECE"/>
    <w:rsid w:val="006846D8"/>
    <w:rsid w:val="00695FC2"/>
    <w:rsid w:val="006967F7"/>
    <w:rsid w:val="00696949"/>
    <w:rsid w:val="00696E1B"/>
    <w:rsid w:val="00697052"/>
    <w:rsid w:val="006A1465"/>
    <w:rsid w:val="006A1A91"/>
    <w:rsid w:val="006A39E2"/>
    <w:rsid w:val="006A46FB"/>
    <w:rsid w:val="006A49A6"/>
    <w:rsid w:val="006A5E28"/>
    <w:rsid w:val="006A697B"/>
    <w:rsid w:val="006A7AFF"/>
    <w:rsid w:val="006B0BB5"/>
    <w:rsid w:val="006B1816"/>
    <w:rsid w:val="006B2099"/>
    <w:rsid w:val="006B3B2B"/>
    <w:rsid w:val="006B4D4E"/>
    <w:rsid w:val="006B50CF"/>
    <w:rsid w:val="006B5840"/>
    <w:rsid w:val="006B671E"/>
    <w:rsid w:val="006C03B8"/>
    <w:rsid w:val="006C05CA"/>
    <w:rsid w:val="006C0D65"/>
    <w:rsid w:val="006C1081"/>
    <w:rsid w:val="006C14EE"/>
    <w:rsid w:val="006C15AF"/>
    <w:rsid w:val="006C56AD"/>
    <w:rsid w:val="006C5EC9"/>
    <w:rsid w:val="006C6059"/>
    <w:rsid w:val="006C7522"/>
    <w:rsid w:val="006C7545"/>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758D"/>
    <w:rsid w:val="007006BE"/>
    <w:rsid w:val="0070346E"/>
    <w:rsid w:val="00704EDB"/>
    <w:rsid w:val="00705399"/>
    <w:rsid w:val="00706101"/>
    <w:rsid w:val="00707072"/>
    <w:rsid w:val="00707B54"/>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37A1E"/>
    <w:rsid w:val="00740E58"/>
    <w:rsid w:val="0074258E"/>
    <w:rsid w:val="0074428B"/>
    <w:rsid w:val="007445A0"/>
    <w:rsid w:val="0074520B"/>
    <w:rsid w:val="0074524B"/>
    <w:rsid w:val="00745BD6"/>
    <w:rsid w:val="00747D8B"/>
    <w:rsid w:val="007508A2"/>
    <w:rsid w:val="00751228"/>
    <w:rsid w:val="00754747"/>
    <w:rsid w:val="00754909"/>
    <w:rsid w:val="00757000"/>
    <w:rsid w:val="007571E1"/>
    <w:rsid w:val="007604B2"/>
    <w:rsid w:val="00763E56"/>
    <w:rsid w:val="00765281"/>
    <w:rsid w:val="00766BAD"/>
    <w:rsid w:val="0076708C"/>
    <w:rsid w:val="00770B34"/>
    <w:rsid w:val="00770F02"/>
    <w:rsid w:val="00772880"/>
    <w:rsid w:val="00773A7D"/>
    <w:rsid w:val="007755C2"/>
    <w:rsid w:val="007755F2"/>
    <w:rsid w:val="007762D0"/>
    <w:rsid w:val="00776971"/>
    <w:rsid w:val="0078177E"/>
    <w:rsid w:val="0078304C"/>
    <w:rsid w:val="00783673"/>
    <w:rsid w:val="00785490"/>
    <w:rsid w:val="00786CB0"/>
    <w:rsid w:val="007925EA"/>
    <w:rsid w:val="0079296C"/>
    <w:rsid w:val="00793CD8"/>
    <w:rsid w:val="00795C92"/>
    <w:rsid w:val="00796231"/>
    <w:rsid w:val="00796388"/>
    <w:rsid w:val="007966F9"/>
    <w:rsid w:val="007975A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C7A18"/>
    <w:rsid w:val="007D03D2"/>
    <w:rsid w:val="007D04E5"/>
    <w:rsid w:val="007D2F64"/>
    <w:rsid w:val="007D3BA8"/>
    <w:rsid w:val="007D484E"/>
    <w:rsid w:val="007D48BB"/>
    <w:rsid w:val="007D5901"/>
    <w:rsid w:val="007D7526"/>
    <w:rsid w:val="007E1947"/>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5F34"/>
    <w:rsid w:val="00826C8B"/>
    <w:rsid w:val="00827D6F"/>
    <w:rsid w:val="00830DF7"/>
    <w:rsid w:val="00835F55"/>
    <w:rsid w:val="0083700D"/>
    <w:rsid w:val="008376AC"/>
    <w:rsid w:val="00837BFA"/>
    <w:rsid w:val="008444E8"/>
    <w:rsid w:val="00844E80"/>
    <w:rsid w:val="00846FE7"/>
    <w:rsid w:val="00850E90"/>
    <w:rsid w:val="00851B0C"/>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97427"/>
    <w:rsid w:val="008A21FF"/>
    <w:rsid w:val="008A2CE2"/>
    <w:rsid w:val="008A30AC"/>
    <w:rsid w:val="008A44B8"/>
    <w:rsid w:val="008A51A8"/>
    <w:rsid w:val="008A54C7"/>
    <w:rsid w:val="008A77D8"/>
    <w:rsid w:val="008B0483"/>
    <w:rsid w:val="008B0DEE"/>
    <w:rsid w:val="008B120C"/>
    <w:rsid w:val="008B2A17"/>
    <w:rsid w:val="008B3ED9"/>
    <w:rsid w:val="008B51A0"/>
    <w:rsid w:val="008B592A"/>
    <w:rsid w:val="008B79E5"/>
    <w:rsid w:val="008B7B5C"/>
    <w:rsid w:val="008B7EFE"/>
    <w:rsid w:val="008C0C99"/>
    <w:rsid w:val="008C1327"/>
    <w:rsid w:val="008C14DD"/>
    <w:rsid w:val="008C2017"/>
    <w:rsid w:val="008C3368"/>
    <w:rsid w:val="008C3B96"/>
    <w:rsid w:val="008C4958"/>
    <w:rsid w:val="008C4BAA"/>
    <w:rsid w:val="008C6AE8"/>
    <w:rsid w:val="008C7573"/>
    <w:rsid w:val="008D3259"/>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0052"/>
    <w:rsid w:val="00901EB4"/>
    <w:rsid w:val="00902350"/>
    <w:rsid w:val="0090336B"/>
    <w:rsid w:val="009053AA"/>
    <w:rsid w:val="0090544E"/>
    <w:rsid w:val="00906939"/>
    <w:rsid w:val="00906E05"/>
    <w:rsid w:val="00910B7D"/>
    <w:rsid w:val="009118A1"/>
    <w:rsid w:val="00911DFB"/>
    <w:rsid w:val="009135EE"/>
    <w:rsid w:val="009139D9"/>
    <w:rsid w:val="00913E71"/>
    <w:rsid w:val="00914AD8"/>
    <w:rsid w:val="009158A3"/>
    <w:rsid w:val="00916046"/>
    <w:rsid w:val="00916079"/>
    <w:rsid w:val="00916F8A"/>
    <w:rsid w:val="00917CE9"/>
    <w:rsid w:val="00920AE9"/>
    <w:rsid w:val="00920BF2"/>
    <w:rsid w:val="00922010"/>
    <w:rsid w:val="00923798"/>
    <w:rsid w:val="00924650"/>
    <w:rsid w:val="00925777"/>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6F38"/>
    <w:rsid w:val="009572D4"/>
    <w:rsid w:val="00961921"/>
    <w:rsid w:val="00963F78"/>
    <w:rsid w:val="0096430A"/>
    <w:rsid w:val="00964F46"/>
    <w:rsid w:val="0096554B"/>
    <w:rsid w:val="0096584A"/>
    <w:rsid w:val="00966415"/>
    <w:rsid w:val="009675AA"/>
    <w:rsid w:val="00971F08"/>
    <w:rsid w:val="0097603D"/>
    <w:rsid w:val="00976949"/>
    <w:rsid w:val="00977268"/>
    <w:rsid w:val="00980477"/>
    <w:rsid w:val="00985253"/>
    <w:rsid w:val="009853B3"/>
    <w:rsid w:val="00990630"/>
    <w:rsid w:val="00991761"/>
    <w:rsid w:val="00991BC9"/>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38B6"/>
    <w:rsid w:val="009D3B25"/>
    <w:rsid w:val="009D4FF0"/>
    <w:rsid w:val="009D5406"/>
    <w:rsid w:val="009D703C"/>
    <w:rsid w:val="009D718F"/>
    <w:rsid w:val="009D7F06"/>
    <w:rsid w:val="009E068F"/>
    <w:rsid w:val="009E14E0"/>
    <w:rsid w:val="009E35DB"/>
    <w:rsid w:val="009E47A3"/>
    <w:rsid w:val="009F08F3"/>
    <w:rsid w:val="009F344F"/>
    <w:rsid w:val="009F5D52"/>
    <w:rsid w:val="009F6BCA"/>
    <w:rsid w:val="009F70B0"/>
    <w:rsid w:val="009F7EC6"/>
    <w:rsid w:val="00A048A8"/>
    <w:rsid w:val="00A04F49"/>
    <w:rsid w:val="00A078B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47C67"/>
    <w:rsid w:val="00A52E1D"/>
    <w:rsid w:val="00A53E6E"/>
    <w:rsid w:val="00A55BFF"/>
    <w:rsid w:val="00A57A1E"/>
    <w:rsid w:val="00A61499"/>
    <w:rsid w:val="00A62A77"/>
    <w:rsid w:val="00A63483"/>
    <w:rsid w:val="00A64E77"/>
    <w:rsid w:val="00A657D7"/>
    <w:rsid w:val="00A660AC"/>
    <w:rsid w:val="00A67B42"/>
    <w:rsid w:val="00A67E6C"/>
    <w:rsid w:val="00A705FA"/>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0882"/>
    <w:rsid w:val="00AA1ED6"/>
    <w:rsid w:val="00AA4176"/>
    <w:rsid w:val="00AA4429"/>
    <w:rsid w:val="00AA4F83"/>
    <w:rsid w:val="00AA51D6"/>
    <w:rsid w:val="00AA7770"/>
    <w:rsid w:val="00AA7B59"/>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37B8"/>
    <w:rsid w:val="00AE40E0"/>
    <w:rsid w:val="00AE4527"/>
    <w:rsid w:val="00AE4A16"/>
    <w:rsid w:val="00AE4DBA"/>
    <w:rsid w:val="00AE4F07"/>
    <w:rsid w:val="00AE7C50"/>
    <w:rsid w:val="00AF1C5D"/>
    <w:rsid w:val="00AF42D7"/>
    <w:rsid w:val="00AF70B2"/>
    <w:rsid w:val="00B00389"/>
    <w:rsid w:val="00B006FE"/>
    <w:rsid w:val="00B007CB"/>
    <w:rsid w:val="00B01170"/>
    <w:rsid w:val="00B02AA9"/>
    <w:rsid w:val="00B02FA3"/>
    <w:rsid w:val="00B05084"/>
    <w:rsid w:val="00B061F6"/>
    <w:rsid w:val="00B1159C"/>
    <w:rsid w:val="00B128CE"/>
    <w:rsid w:val="00B157F9"/>
    <w:rsid w:val="00B1693C"/>
    <w:rsid w:val="00B16AFE"/>
    <w:rsid w:val="00B20256"/>
    <w:rsid w:val="00B20D09"/>
    <w:rsid w:val="00B222B8"/>
    <w:rsid w:val="00B25A9A"/>
    <w:rsid w:val="00B2763F"/>
    <w:rsid w:val="00B27AAC"/>
    <w:rsid w:val="00B30929"/>
    <w:rsid w:val="00B33528"/>
    <w:rsid w:val="00B342F3"/>
    <w:rsid w:val="00B35F06"/>
    <w:rsid w:val="00B36452"/>
    <w:rsid w:val="00B36DB1"/>
    <w:rsid w:val="00B372AA"/>
    <w:rsid w:val="00B40445"/>
    <w:rsid w:val="00B4121A"/>
    <w:rsid w:val="00B41888"/>
    <w:rsid w:val="00B436F4"/>
    <w:rsid w:val="00B45A52"/>
    <w:rsid w:val="00B46175"/>
    <w:rsid w:val="00B47A2F"/>
    <w:rsid w:val="00B47DD5"/>
    <w:rsid w:val="00B525D3"/>
    <w:rsid w:val="00B52CAA"/>
    <w:rsid w:val="00B53FB8"/>
    <w:rsid w:val="00B563F3"/>
    <w:rsid w:val="00B57384"/>
    <w:rsid w:val="00B61420"/>
    <w:rsid w:val="00B664C7"/>
    <w:rsid w:val="00B67C15"/>
    <w:rsid w:val="00B72798"/>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AD4"/>
    <w:rsid w:val="00B85DE5"/>
    <w:rsid w:val="00B87C43"/>
    <w:rsid w:val="00B90F73"/>
    <w:rsid w:val="00B92EA3"/>
    <w:rsid w:val="00B93B59"/>
    <w:rsid w:val="00B9406A"/>
    <w:rsid w:val="00B94504"/>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17CE"/>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1A9"/>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8F6"/>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468"/>
    <w:rsid w:val="00C82611"/>
    <w:rsid w:val="00C9027A"/>
    <w:rsid w:val="00C9068E"/>
    <w:rsid w:val="00C93C4B"/>
    <w:rsid w:val="00C944AB"/>
    <w:rsid w:val="00C95B40"/>
    <w:rsid w:val="00CA1A85"/>
    <w:rsid w:val="00CA1ED8"/>
    <w:rsid w:val="00CA2326"/>
    <w:rsid w:val="00CA59A1"/>
    <w:rsid w:val="00CB1F63"/>
    <w:rsid w:val="00CB5D91"/>
    <w:rsid w:val="00CB7170"/>
    <w:rsid w:val="00CC040E"/>
    <w:rsid w:val="00CC111F"/>
    <w:rsid w:val="00CC2011"/>
    <w:rsid w:val="00CC2411"/>
    <w:rsid w:val="00CC3EA0"/>
    <w:rsid w:val="00CC5D63"/>
    <w:rsid w:val="00CC7B45"/>
    <w:rsid w:val="00CD1188"/>
    <w:rsid w:val="00CD127A"/>
    <w:rsid w:val="00CD2D65"/>
    <w:rsid w:val="00CD2ED1"/>
    <w:rsid w:val="00CD337B"/>
    <w:rsid w:val="00CD6EB6"/>
    <w:rsid w:val="00CE0424"/>
    <w:rsid w:val="00CE0AF9"/>
    <w:rsid w:val="00CE3D86"/>
    <w:rsid w:val="00CE6DBC"/>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D1"/>
    <w:rsid w:val="00D474EC"/>
    <w:rsid w:val="00D50400"/>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661"/>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4403"/>
    <w:rsid w:val="00DD5165"/>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2D1B"/>
    <w:rsid w:val="00E03AB4"/>
    <w:rsid w:val="00E07842"/>
    <w:rsid w:val="00E110E7"/>
    <w:rsid w:val="00E11B20"/>
    <w:rsid w:val="00E124B3"/>
    <w:rsid w:val="00E14C07"/>
    <w:rsid w:val="00E1536F"/>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5F40"/>
    <w:rsid w:val="00E3723A"/>
    <w:rsid w:val="00E37860"/>
    <w:rsid w:val="00E446F1"/>
    <w:rsid w:val="00E447D4"/>
    <w:rsid w:val="00E453C5"/>
    <w:rsid w:val="00E46886"/>
    <w:rsid w:val="00E47787"/>
    <w:rsid w:val="00E47AEF"/>
    <w:rsid w:val="00E50DDC"/>
    <w:rsid w:val="00E52A05"/>
    <w:rsid w:val="00E53324"/>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27C2"/>
    <w:rsid w:val="00E83AA9"/>
    <w:rsid w:val="00E84956"/>
    <w:rsid w:val="00E85928"/>
    <w:rsid w:val="00E85CCE"/>
    <w:rsid w:val="00E85D06"/>
    <w:rsid w:val="00E8615F"/>
    <w:rsid w:val="00E87822"/>
    <w:rsid w:val="00E90395"/>
    <w:rsid w:val="00E90E49"/>
    <w:rsid w:val="00E91176"/>
    <w:rsid w:val="00E917F9"/>
    <w:rsid w:val="00E9291C"/>
    <w:rsid w:val="00E9377A"/>
    <w:rsid w:val="00E93FFE"/>
    <w:rsid w:val="00E94562"/>
    <w:rsid w:val="00E94F8A"/>
    <w:rsid w:val="00E951EC"/>
    <w:rsid w:val="00E9752B"/>
    <w:rsid w:val="00EA2FB7"/>
    <w:rsid w:val="00EA6AB9"/>
    <w:rsid w:val="00EA7A41"/>
    <w:rsid w:val="00EB031C"/>
    <w:rsid w:val="00EB077B"/>
    <w:rsid w:val="00EB4EA2"/>
    <w:rsid w:val="00EC27C6"/>
    <w:rsid w:val="00EC4207"/>
    <w:rsid w:val="00EC4865"/>
    <w:rsid w:val="00EC5653"/>
    <w:rsid w:val="00EC71CE"/>
    <w:rsid w:val="00ED1006"/>
    <w:rsid w:val="00ED1628"/>
    <w:rsid w:val="00ED2AAD"/>
    <w:rsid w:val="00ED2E82"/>
    <w:rsid w:val="00ED44FC"/>
    <w:rsid w:val="00ED718D"/>
    <w:rsid w:val="00ED7D94"/>
    <w:rsid w:val="00EE1EF6"/>
    <w:rsid w:val="00EE1FC7"/>
    <w:rsid w:val="00EF18FE"/>
    <w:rsid w:val="00EF3C81"/>
    <w:rsid w:val="00EF4221"/>
    <w:rsid w:val="00EF4C30"/>
    <w:rsid w:val="00EF4FD0"/>
    <w:rsid w:val="00EF5787"/>
    <w:rsid w:val="00EF60D0"/>
    <w:rsid w:val="00EF6A5C"/>
    <w:rsid w:val="00F00421"/>
    <w:rsid w:val="00F010A0"/>
    <w:rsid w:val="00F02513"/>
    <w:rsid w:val="00F02799"/>
    <w:rsid w:val="00F0528D"/>
    <w:rsid w:val="00F05762"/>
    <w:rsid w:val="00F05D5B"/>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6ABA"/>
    <w:rsid w:val="00F275CF"/>
    <w:rsid w:val="00F27B04"/>
    <w:rsid w:val="00F30828"/>
    <w:rsid w:val="00F313D6"/>
    <w:rsid w:val="00F336BB"/>
    <w:rsid w:val="00F40A41"/>
    <w:rsid w:val="00F40F0C"/>
    <w:rsid w:val="00F42239"/>
    <w:rsid w:val="00F43AE7"/>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43C"/>
    <w:rsid w:val="00F72B72"/>
    <w:rsid w:val="00F74BB9"/>
    <w:rsid w:val="00F75582"/>
    <w:rsid w:val="00F768B3"/>
    <w:rsid w:val="00F76B07"/>
    <w:rsid w:val="00F76B77"/>
    <w:rsid w:val="00F76EFA"/>
    <w:rsid w:val="00F8033E"/>
    <w:rsid w:val="00F804BE"/>
    <w:rsid w:val="00F817CE"/>
    <w:rsid w:val="00F81AF6"/>
    <w:rsid w:val="00F82040"/>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 w:val="00FF7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60246E7B-2294-421A-9FBE-3F951E64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2BFD"/>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312B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312BFD"/>
    <w:pPr>
      <w:pBdr>
        <w:top w:val="none" w:sz="0" w:space="0" w:color="auto"/>
      </w:pBdr>
      <w:spacing w:before="180"/>
      <w:outlineLvl w:val="1"/>
    </w:pPr>
    <w:rPr>
      <w:sz w:val="32"/>
    </w:rPr>
  </w:style>
  <w:style w:type="paragraph" w:styleId="Heading3">
    <w:name w:val="heading 3"/>
    <w:basedOn w:val="Heading2"/>
    <w:next w:val="Normal"/>
    <w:link w:val="Heading3Char"/>
    <w:qFormat/>
    <w:rsid w:val="00312BFD"/>
    <w:pPr>
      <w:spacing w:before="120"/>
      <w:outlineLvl w:val="2"/>
    </w:pPr>
    <w:rPr>
      <w:sz w:val="28"/>
    </w:rPr>
  </w:style>
  <w:style w:type="paragraph" w:styleId="Heading4">
    <w:name w:val="heading 4"/>
    <w:basedOn w:val="Heading3"/>
    <w:next w:val="Normal"/>
    <w:link w:val="Heading4Char"/>
    <w:qFormat/>
    <w:rsid w:val="00312BFD"/>
    <w:pPr>
      <w:ind w:left="1418" w:hanging="1418"/>
      <w:outlineLvl w:val="3"/>
    </w:pPr>
    <w:rPr>
      <w:sz w:val="24"/>
    </w:rPr>
  </w:style>
  <w:style w:type="paragraph" w:styleId="Heading5">
    <w:name w:val="heading 5"/>
    <w:basedOn w:val="Heading4"/>
    <w:next w:val="Normal"/>
    <w:link w:val="Heading5Char"/>
    <w:qFormat/>
    <w:rsid w:val="00312BFD"/>
    <w:pPr>
      <w:ind w:left="1701" w:hanging="1701"/>
      <w:outlineLvl w:val="4"/>
    </w:pPr>
    <w:rPr>
      <w:sz w:val="22"/>
    </w:rPr>
  </w:style>
  <w:style w:type="paragraph" w:styleId="Heading6">
    <w:name w:val="heading 6"/>
    <w:basedOn w:val="H6"/>
    <w:next w:val="Normal"/>
    <w:link w:val="Heading6Char"/>
    <w:qFormat/>
    <w:rsid w:val="00312BFD"/>
    <w:pPr>
      <w:outlineLvl w:val="5"/>
    </w:pPr>
  </w:style>
  <w:style w:type="paragraph" w:styleId="Heading7">
    <w:name w:val="heading 7"/>
    <w:basedOn w:val="H6"/>
    <w:next w:val="Normal"/>
    <w:link w:val="Heading7Char"/>
    <w:qFormat/>
    <w:rsid w:val="00312BFD"/>
    <w:pPr>
      <w:outlineLvl w:val="6"/>
    </w:pPr>
  </w:style>
  <w:style w:type="paragraph" w:styleId="Heading8">
    <w:name w:val="heading 8"/>
    <w:basedOn w:val="Heading1"/>
    <w:next w:val="Normal"/>
    <w:link w:val="Heading8Char"/>
    <w:qFormat/>
    <w:rsid w:val="00312BFD"/>
    <w:pPr>
      <w:ind w:left="0" w:firstLine="0"/>
      <w:outlineLvl w:val="7"/>
    </w:pPr>
  </w:style>
  <w:style w:type="paragraph" w:styleId="Heading9">
    <w:name w:val="heading 9"/>
    <w:basedOn w:val="Heading8"/>
    <w:next w:val="Normal"/>
    <w:link w:val="Heading9Char"/>
    <w:qFormat/>
    <w:rsid w:val="00312B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2BFD"/>
    <w:pPr>
      <w:spacing w:before="180"/>
      <w:ind w:left="2693" w:hanging="2693"/>
    </w:pPr>
    <w:rPr>
      <w:b w:val="0"/>
    </w:rPr>
  </w:style>
  <w:style w:type="paragraph" w:styleId="TOC1">
    <w:name w:val="toc 1"/>
    <w:uiPriority w:val="39"/>
    <w:rsid w:val="00825F34"/>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val="en-GB" w:eastAsia="ja-JP"/>
    </w:rPr>
  </w:style>
  <w:style w:type="paragraph" w:customStyle="1" w:styleId="Figure">
    <w:name w:val="Figure"/>
    <w:basedOn w:val="Normal"/>
    <w:next w:val="Caption"/>
    <w:rsid w:val="00312BFD"/>
    <w:pPr>
      <w:keepNext/>
      <w:keepLines/>
      <w:spacing w:before="180"/>
      <w:jc w:val="center"/>
    </w:pPr>
  </w:style>
  <w:style w:type="paragraph" w:styleId="Caption">
    <w:name w:val="caption"/>
    <w:basedOn w:val="Normal"/>
    <w:next w:val="Normal"/>
    <w:qFormat/>
    <w:rsid w:val="00312BFD"/>
    <w:pPr>
      <w:spacing w:before="120" w:after="120"/>
    </w:pPr>
    <w:rPr>
      <w:b/>
      <w:lang w:eastAsia="en-GB"/>
    </w:rPr>
  </w:style>
  <w:style w:type="paragraph" w:styleId="TOC5">
    <w:name w:val="toc 5"/>
    <w:basedOn w:val="TOC4"/>
    <w:uiPriority w:val="39"/>
    <w:rsid w:val="00312BFD"/>
    <w:pPr>
      <w:ind w:left="1701" w:hanging="1701"/>
    </w:pPr>
  </w:style>
  <w:style w:type="paragraph" w:styleId="TOC4">
    <w:name w:val="toc 4"/>
    <w:basedOn w:val="TOC3"/>
    <w:uiPriority w:val="39"/>
    <w:rsid w:val="00312BFD"/>
    <w:pPr>
      <w:ind w:left="1418" w:hanging="1418"/>
    </w:pPr>
  </w:style>
  <w:style w:type="paragraph" w:styleId="TOC3">
    <w:name w:val="toc 3"/>
    <w:basedOn w:val="TOC2"/>
    <w:uiPriority w:val="39"/>
    <w:rsid w:val="00312BFD"/>
    <w:pPr>
      <w:ind w:left="1134" w:hanging="1134"/>
    </w:pPr>
  </w:style>
  <w:style w:type="paragraph" w:styleId="TOC2">
    <w:name w:val="toc 2"/>
    <w:basedOn w:val="TOC1"/>
    <w:uiPriority w:val="39"/>
    <w:rsid w:val="00312BFD"/>
    <w:pPr>
      <w:keepNext w:val="0"/>
      <w:spacing w:before="0"/>
      <w:ind w:left="851" w:hanging="851"/>
    </w:pPr>
  </w:style>
  <w:style w:type="paragraph" w:styleId="Index2">
    <w:name w:val="index 2"/>
    <w:basedOn w:val="Index1"/>
    <w:rsid w:val="00312BFD"/>
    <w:pPr>
      <w:ind w:left="284"/>
    </w:pPr>
  </w:style>
  <w:style w:type="paragraph" w:styleId="Index1">
    <w:name w:val="index 1"/>
    <w:basedOn w:val="Normal"/>
    <w:rsid w:val="00312BFD"/>
    <w:pPr>
      <w:keepLines/>
      <w:spacing w:after="0"/>
    </w:pPr>
  </w:style>
  <w:style w:type="paragraph" w:styleId="DocumentMap">
    <w:name w:val="Document Map"/>
    <w:basedOn w:val="Normal"/>
    <w:link w:val="DocumentMapChar"/>
    <w:rsid w:val="00312BFD"/>
    <w:pPr>
      <w:shd w:val="clear" w:color="auto" w:fill="000080"/>
    </w:pPr>
    <w:rPr>
      <w:rFonts w:ascii="Tahoma" w:hAnsi="Tahoma" w:cs="Tahoma"/>
    </w:rPr>
  </w:style>
  <w:style w:type="paragraph" w:styleId="ListNumber2">
    <w:name w:val="List Number 2"/>
    <w:basedOn w:val="ListNumber"/>
    <w:rsid w:val="00312BFD"/>
    <w:pPr>
      <w:numPr>
        <w:numId w:val="9"/>
      </w:numPr>
    </w:pPr>
  </w:style>
  <w:style w:type="paragraph" w:styleId="ListNumber">
    <w:name w:val="List Number"/>
    <w:basedOn w:val="List"/>
    <w:rsid w:val="00312BFD"/>
    <w:pPr>
      <w:numPr>
        <w:numId w:val="8"/>
      </w:numPr>
    </w:pPr>
    <w:rPr>
      <w:lang w:eastAsia="ja-JP"/>
    </w:rPr>
  </w:style>
  <w:style w:type="paragraph" w:styleId="List">
    <w:name w:val="List"/>
    <w:basedOn w:val="BodyText"/>
    <w:rsid w:val="00312BFD"/>
    <w:pPr>
      <w:ind w:left="568" w:hanging="284"/>
    </w:pPr>
  </w:style>
  <w:style w:type="paragraph" w:styleId="Header">
    <w:name w:val="header"/>
    <w:link w:val="HeaderChar"/>
    <w:rsid w:val="00312BFD"/>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312BFD"/>
    <w:rPr>
      <w:b/>
      <w:position w:val="6"/>
      <w:sz w:val="16"/>
    </w:rPr>
  </w:style>
  <w:style w:type="paragraph" w:styleId="FootnoteText">
    <w:name w:val="footnote text"/>
    <w:basedOn w:val="Normal"/>
    <w:link w:val="FootnoteTextChar"/>
    <w:rsid w:val="00312BFD"/>
    <w:pPr>
      <w:keepLines/>
      <w:spacing w:after="0"/>
      <w:ind w:left="454" w:hanging="454"/>
    </w:pPr>
    <w:rPr>
      <w:sz w:val="16"/>
    </w:rPr>
  </w:style>
  <w:style w:type="paragraph" w:customStyle="1" w:styleId="3GPPHeader">
    <w:name w:val="3GPP_Header"/>
    <w:basedOn w:val="BodyText"/>
    <w:rsid w:val="00312BFD"/>
    <w:pPr>
      <w:tabs>
        <w:tab w:val="left" w:pos="1701"/>
        <w:tab w:val="right" w:pos="9639"/>
      </w:tabs>
      <w:spacing w:after="240"/>
    </w:pPr>
    <w:rPr>
      <w:b/>
      <w:sz w:val="24"/>
    </w:rPr>
  </w:style>
  <w:style w:type="paragraph" w:styleId="TOC9">
    <w:name w:val="toc 9"/>
    <w:basedOn w:val="TOC8"/>
    <w:uiPriority w:val="39"/>
    <w:rsid w:val="00312BFD"/>
    <w:pPr>
      <w:ind w:left="1418" w:hanging="1418"/>
    </w:pPr>
  </w:style>
  <w:style w:type="paragraph" w:styleId="TOC6">
    <w:name w:val="toc 6"/>
    <w:basedOn w:val="TOC5"/>
    <w:next w:val="Normal"/>
    <w:uiPriority w:val="39"/>
    <w:rsid w:val="00312BFD"/>
    <w:pPr>
      <w:ind w:left="1985" w:hanging="1985"/>
    </w:pPr>
  </w:style>
  <w:style w:type="paragraph" w:styleId="TOC7">
    <w:name w:val="toc 7"/>
    <w:basedOn w:val="TOC6"/>
    <w:next w:val="Normal"/>
    <w:uiPriority w:val="39"/>
    <w:rsid w:val="00312BFD"/>
    <w:pPr>
      <w:ind w:left="2268" w:hanging="2268"/>
    </w:pPr>
  </w:style>
  <w:style w:type="paragraph" w:styleId="ListBullet2">
    <w:name w:val="List Bullet 2"/>
    <w:basedOn w:val="ListBullet"/>
    <w:rsid w:val="00312BFD"/>
    <w:pPr>
      <w:numPr>
        <w:numId w:val="4"/>
      </w:numPr>
    </w:pPr>
  </w:style>
  <w:style w:type="paragraph" w:styleId="ListBullet">
    <w:name w:val="List Bullet"/>
    <w:basedOn w:val="List"/>
    <w:rsid w:val="00312BFD"/>
    <w:pPr>
      <w:numPr>
        <w:numId w:val="3"/>
      </w:numPr>
    </w:pPr>
    <w:rPr>
      <w:lang w:eastAsia="ja-JP"/>
    </w:rPr>
  </w:style>
  <w:style w:type="paragraph" w:styleId="ListBullet3">
    <w:name w:val="List Bullet 3"/>
    <w:basedOn w:val="ListBullet2"/>
    <w:rsid w:val="00312BFD"/>
    <w:pPr>
      <w:numPr>
        <w:numId w:val="5"/>
      </w:numPr>
    </w:pPr>
  </w:style>
  <w:style w:type="paragraph" w:customStyle="1" w:styleId="EQ">
    <w:name w:val="EQ"/>
    <w:basedOn w:val="Normal"/>
    <w:next w:val="Normal"/>
    <w:rsid w:val="00312BFD"/>
    <w:pPr>
      <w:keepLines/>
      <w:tabs>
        <w:tab w:val="center" w:pos="4536"/>
        <w:tab w:val="right" w:pos="9072"/>
      </w:tabs>
    </w:pPr>
    <w:rPr>
      <w:noProof/>
    </w:rPr>
  </w:style>
  <w:style w:type="paragraph" w:styleId="List2">
    <w:name w:val="List 2"/>
    <w:basedOn w:val="List"/>
    <w:rsid w:val="00312BFD"/>
    <w:pPr>
      <w:ind w:left="851"/>
    </w:pPr>
    <w:rPr>
      <w:lang w:eastAsia="ja-JP"/>
    </w:rPr>
  </w:style>
  <w:style w:type="paragraph" w:styleId="List3">
    <w:name w:val="List 3"/>
    <w:basedOn w:val="List2"/>
    <w:rsid w:val="00312BFD"/>
    <w:pPr>
      <w:ind w:left="1135"/>
    </w:pPr>
  </w:style>
  <w:style w:type="paragraph" w:styleId="List4">
    <w:name w:val="List 4"/>
    <w:basedOn w:val="List3"/>
    <w:rsid w:val="00312BFD"/>
    <w:pPr>
      <w:ind w:left="1418"/>
    </w:pPr>
  </w:style>
  <w:style w:type="paragraph" w:styleId="List5">
    <w:name w:val="List 5"/>
    <w:basedOn w:val="List4"/>
    <w:rsid w:val="00312BFD"/>
    <w:pPr>
      <w:ind w:left="1702"/>
    </w:pPr>
  </w:style>
  <w:style w:type="paragraph" w:customStyle="1" w:styleId="EditorsNote">
    <w:name w:val="Editor's Note"/>
    <w:basedOn w:val="NO"/>
    <w:link w:val="EditorsNoteChar"/>
    <w:rsid w:val="00312BFD"/>
    <w:rPr>
      <w:color w:val="FF0000"/>
      <w:lang w:val="x-none" w:eastAsia="x-none"/>
    </w:rPr>
  </w:style>
  <w:style w:type="paragraph" w:styleId="ListBullet4">
    <w:name w:val="List Bullet 4"/>
    <w:basedOn w:val="ListBullet3"/>
    <w:rsid w:val="00312BFD"/>
    <w:pPr>
      <w:numPr>
        <w:numId w:val="6"/>
      </w:numPr>
    </w:pPr>
  </w:style>
  <w:style w:type="paragraph" w:styleId="ListBullet5">
    <w:name w:val="List Bullet 5"/>
    <w:basedOn w:val="ListBullet4"/>
    <w:rsid w:val="00312BFD"/>
    <w:pPr>
      <w:numPr>
        <w:numId w:val="7"/>
      </w:numPr>
    </w:pPr>
  </w:style>
  <w:style w:type="paragraph" w:styleId="Footer">
    <w:name w:val="footer"/>
    <w:basedOn w:val="Header"/>
    <w:link w:val="FooterChar"/>
    <w:rsid w:val="00312BFD"/>
    <w:pPr>
      <w:jc w:val="center"/>
    </w:pPr>
    <w:rPr>
      <w:i/>
    </w:rPr>
  </w:style>
  <w:style w:type="paragraph" w:customStyle="1" w:styleId="Reference">
    <w:name w:val="Reference"/>
    <w:basedOn w:val="BodyText"/>
    <w:link w:val="ReferenceChar"/>
    <w:rsid w:val="00312BFD"/>
    <w:pPr>
      <w:numPr>
        <w:numId w:val="13"/>
      </w:numPr>
    </w:pPr>
  </w:style>
  <w:style w:type="paragraph" w:styleId="BalloonText">
    <w:name w:val="Balloon Text"/>
    <w:basedOn w:val="Normal"/>
    <w:link w:val="BalloonTextChar"/>
    <w:rsid w:val="00312BFD"/>
    <w:pPr>
      <w:spacing w:after="0"/>
    </w:pPr>
    <w:rPr>
      <w:rFonts w:ascii="Segoe UI" w:hAnsi="Segoe UI" w:cs="Segoe UI"/>
      <w:sz w:val="18"/>
      <w:szCs w:val="18"/>
    </w:rPr>
  </w:style>
  <w:style w:type="character" w:styleId="PageNumber">
    <w:name w:val="page number"/>
    <w:basedOn w:val="DefaultParagraphFont"/>
    <w:rsid w:val="00312BFD"/>
  </w:style>
  <w:style w:type="paragraph" w:styleId="BodyText">
    <w:name w:val="Body Text"/>
    <w:basedOn w:val="Normal"/>
    <w:link w:val="BodyTextChar"/>
    <w:rsid w:val="00312BFD"/>
    <w:pPr>
      <w:spacing w:after="120"/>
      <w:jc w:val="both"/>
    </w:pPr>
    <w:rPr>
      <w:rFonts w:ascii="Arial" w:hAnsi="Arial"/>
      <w:lang w:eastAsia="zh-CN"/>
    </w:rPr>
  </w:style>
  <w:style w:type="character" w:styleId="Hyperlink">
    <w:name w:val="Hyperlink"/>
    <w:uiPriority w:val="99"/>
    <w:rsid w:val="00312BFD"/>
    <w:rPr>
      <w:color w:val="0000FF"/>
      <w:u w:val="single"/>
    </w:rPr>
  </w:style>
  <w:style w:type="character" w:styleId="FollowedHyperlink">
    <w:name w:val="FollowedHyperlink"/>
    <w:unhideWhenUsed/>
    <w:rsid w:val="00312BFD"/>
    <w:rPr>
      <w:color w:val="800080"/>
      <w:u w:val="single"/>
    </w:rPr>
  </w:style>
  <w:style w:type="character" w:styleId="CommentReference">
    <w:name w:val="annotation reference"/>
    <w:uiPriority w:val="99"/>
    <w:qFormat/>
    <w:rsid w:val="00312BFD"/>
    <w:rPr>
      <w:sz w:val="16"/>
      <w:szCs w:val="16"/>
    </w:rPr>
  </w:style>
  <w:style w:type="paragraph" w:styleId="CommentText">
    <w:name w:val="annotation text"/>
    <w:basedOn w:val="Normal"/>
    <w:link w:val="CommentTextChar"/>
    <w:uiPriority w:val="99"/>
    <w:qFormat/>
    <w:rsid w:val="00312BFD"/>
  </w:style>
  <w:style w:type="paragraph" w:styleId="CommentSubject">
    <w:name w:val="annotation subject"/>
    <w:basedOn w:val="CommentText"/>
    <w:next w:val="CommentText"/>
    <w:link w:val="CommentSubjectChar"/>
    <w:rsid w:val="00312BFD"/>
    <w:rPr>
      <w:b/>
      <w:bCs/>
    </w:rPr>
  </w:style>
  <w:style w:type="character" w:customStyle="1" w:styleId="Heading1Char">
    <w:name w:val="Heading 1 Char"/>
    <w:link w:val="Heading1"/>
    <w:rsid w:val="00312BFD"/>
    <w:rPr>
      <w:rFonts w:ascii="Arial" w:hAnsi="Arial"/>
      <w:sz w:val="36"/>
      <w:lang w:val="en-GB" w:eastAsia="ja-JP"/>
    </w:rPr>
  </w:style>
  <w:style w:type="paragraph" w:customStyle="1" w:styleId="B1">
    <w:name w:val="B1"/>
    <w:basedOn w:val="List"/>
    <w:link w:val="B1Char1"/>
    <w:rsid w:val="00312BFD"/>
    <w:rPr>
      <w:rFonts w:ascii="Times New Roman" w:hAnsi="Times New Roman"/>
    </w:rPr>
  </w:style>
  <w:style w:type="paragraph" w:customStyle="1" w:styleId="B2">
    <w:name w:val="B2"/>
    <w:basedOn w:val="List2"/>
    <w:link w:val="B2Char"/>
    <w:rsid w:val="00312BFD"/>
    <w:rPr>
      <w:rFonts w:ascii="Times New Roman" w:hAnsi="Times New Roman"/>
    </w:rPr>
  </w:style>
  <w:style w:type="paragraph" w:customStyle="1" w:styleId="B3">
    <w:name w:val="B3"/>
    <w:basedOn w:val="List3"/>
    <w:link w:val="B3Char2"/>
    <w:rsid w:val="00312BFD"/>
    <w:rPr>
      <w:rFonts w:ascii="Times New Roman" w:hAnsi="Times New Roman"/>
    </w:rPr>
  </w:style>
  <w:style w:type="paragraph" w:customStyle="1" w:styleId="B4">
    <w:name w:val="B4"/>
    <w:basedOn w:val="List4"/>
    <w:link w:val="B4Char"/>
    <w:rsid w:val="00312BFD"/>
    <w:rPr>
      <w:rFonts w:ascii="Times New Roman" w:hAnsi="Times New Roman"/>
    </w:rPr>
  </w:style>
  <w:style w:type="paragraph" w:customStyle="1" w:styleId="Proposal">
    <w:name w:val="Proposal"/>
    <w:basedOn w:val="BodyText"/>
    <w:rsid w:val="00312BFD"/>
    <w:pPr>
      <w:numPr>
        <w:numId w:val="11"/>
      </w:numPr>
      <w:tabs>
        <w:tab w:val="clear" w:pos="1304"/>
        <w:tab w:val="left" w:pos="1701"/>
      </w:tabs>
    </w:pPr>
    <w:rPr>
      <w:b/>
      <w:bCs/>
    </w:rPr>
  </w:style>
  <w:style w:type="character" w:customStyle="1" w:styleId="BodyTextChar">
    <w:name w:val="Body Text Char"/>
    <w:link w:val="BodyText"/>
    <w:rsid w:val="00312BFD"/>
    <w:rPr>
      <w:rFonts w:ascii="Arial" w:hAnsi="Arial"/>
      <w:lang w:val="en-GB" w:eastAsia="zh-CN"/>
    </w:rPr>
  </w:style>
  <w:style w:type="paragraph" w:customStyle="1" w:styleId="B5">
    <w:name w:val="B5"/>
    <w:basedOn w:val="List5"/>
    <w:link w:val="B5Char"/>
    <w:rsid w:val="00312BFD"/>
    <w:rPr>
      <w:rFonts w:ascii="Times New Roman" w:hAnsi="Times New Roman"/>
    </w:rPr>
  </w:style>
  <w:style w:type="paragraph" w:customStyle="1" w:styleId="EX">
    <w:name w:val="EX"/>
    <w:basedOn w:val="Normal"/>
    <w:rsid w:val="00312BFD"/>
    <w:pPr>
      <w:keepLines/>
      <w:ind w:left="1702" w:hanging="1418"/>
    </w:pPr>
  </w:style>
  <w:style w:type="paragraph" w:customStyle="1" w:styleId="EW">
    <w:name w:val="EW"/>
    <w:basedOn w:val="EX"/>
    <w:rsid w:val="00312BFD"/>
    <w:pPr>
      <w:spacing w:after="0"/>
    </w:pPr>
  </w:style>
  <w:style w:type="paragraph" w:customStyle="1" w:styleId="TAL">
    <w:name w:val="TAL"/>
    <w:basedOn w:val="Normal"/>
    <w:link w:val="TALCar"/>
    <w:rsid w:val="00312BFD"/>
    <w:pPr>
      <w:keepNext/>
      <w:keepLines/>
      <w:spacing w:after="0"/>
    </w:pPr>
    <w:rPr>
      <w:rFonts w:ascii="Arial" w:hAnsi="Arial"/>
      <w:sz w:val="18"/>
      <w:lang w:val="x-none" w:eastAsia="x-none"/>
    </w:rPr>
  </w:style>
  <w:style w:type="paragraph" w:customStyle="1" w:styleId="TAC">
    <w:name w:val="TAC"/>
    <w:basedOn w:val="TAL"/>
    <w:rsid w:val="00312BFD"/>
    <w:pPr>
      <w:jc w:val="center"/>
    </w:pPr>
  </w:style>
  <w:style w:type="paragraph" w:customStyle="1" w:styleId="TAH">
    <w:name w:val="TAH"/>
    <w:basedOn w:val="TAC"/>
    <w:link w:val="TAHCar"/>
    <w:rsid w:val="00312BFD"/>
    <w:rPr>
      <w:b/>
    </w:rPr>
  </w:style>
  <w:style w:type="paragraph" w:customStyle="1" w:styleId="TAN">
    <w:name w:val="TAN"/>
    <w:basedOn w:val="TAL"/>
    <w:rsid w:val="00312BFD"/>
    <w:pPr>
      <w:ind w:left="851" w:hanging="851"/>
    </w:pPr>
  </w:style>
  <w:style w:type="paragraph" w:customStyle="1" w:styleId="TAR">
    <w:name w:val="TAR"/>
    <w:basedOn w:val="TAL"/>
    <w:rsid w:val="00312BFD"/>
    <w:pPr>
      <w:jc w:val="right"/>
    </w:pPr>
  </w:style>
  <w:style w:type="paragraph" w:customStyle="1" w:styleId="TH">
    <w:name w:val="TH"/>
    <w:basedOn w:val="Normal"/>
    <w:link w:val="THChar"/>
    <w:rsid w:val="00312BFD"/>
    <w:pPr>
      <w:keepNext/>
      <w:keepLines/>
      <w:spacing w:before="60"/>
      <w:jc w:val="center"/>
    </w:pPr>
    <w:rPr>
      <w:rFonts w:ascii="Arial" w:hAnsi="Arial"/>
      <w:b/>
      <w:lang w:val="x-none" w:eastAsia="x-none"/>
    </w:rPr>
  </w:style>
  <w:style w:type="paragraph" w:customStyle="1" w:styleId="TF">
    <w:name w:val="TF"/>
    <w:basedOn w:val="TH"/>
    <w:link w:val="TFChar"/>
    <w:rsid w:val="00312BFD"/>
    <w:pPr>
      <w:keepNext w:val="0"/>
      <w:spacing w:before="0" w:after="240"/>
    </w:pPr>
  </w:style>
  <w:style w:type="paragraph" w:customStyle="1" w:styleId="TT">
    <w:name w:val="TT"/>
    <w:basedOn w:val="Heading1"/>
    <w:next w:val="Normal"/>
    <w:rsid w:val="00312BFD"/>
    <w:pPr>
      <w:outlineLvl w:val="9"/>
    </w:pPr>
  </w:style>
  <w:style w:type="paragraph" w:customStyle="1" w:styleId="ZA">
    <w:name w:val="ZA"/>
    <w:rsid w:val="00312B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12B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312BF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12B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312BFD"/>
  </w:style>
  <w:style w:type="paragraph" w:customStyle="1" w:styleId="ZH">
    <w:name w:val="ZH"/>
    <w:rsid w:val="00312BF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312B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312BFD"/>
    <w:pPr>
      <w:framePr w:hRule="auto" w:wrap="notBeside" w:y="852"/>
    </w:pPr>
    <w:rPr>
      <w:i w:val="0"/>
      <w:sz w:val="40"/>
    </w:rPr>
  </w:style>
  <w:style w:type="paragraph" w:customStyle="1" w:styleId="ZU">
    <w:name w:val="ZU"/>
    <w:rsid w:val="00312B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312BFD"/>
    <w:pPr>
      <w:framePr w:wrap="notBeside" w:y="16161"/>
    </w:pPr>
  </w:style>
  <w:style w:type="paragraph" w:customStyle="1" w:styleId="FP">
    <w:name w:val="FP"/>
    <w:basedOn w:val="Normal"/>
    <w:rsid w:val="00312BFD"/>
    <w:pPr>
      <w:spacing w:after="0"/>
    </w:pPr>
  </w:style>
  <w:style w:type="paragraph" w:customStyle="1" w:styleId="Observation">
    <w:name w:val="Observation"/>
    <w:basedOn w:val="Proposal"/>
    <w:qFormat/>
    <w:rsid w:val="00312BFD"/>
    <w:pPr>
      <w:numPr>
        <w:numId w:val="12"/>
      </w:numPr>
      <w:ind w:left="1701" w:hanging="1701"/>
    </w:pPr>
    <w:rPr>
      <w:lang w:eastAsia="ja-JP"/>
    </w:rPr>
  </w:style>
  <w:style w:type="paragraph" w:styleId="TableofFigures">
    <w:name w:val="table of figures"/>
    <w:basedOn w:val="BodyText"/>
    <w:next w:val="Normal"/>
    <w:uiPriority w:val="99"/>
    <w:rsid w:val="00312BFD"/>
    <w:pPr>
      <w:ind w:left="1701" w:hanging="1701"/>
      <w:jc w:val="left"/>
    </w:pPr>
    <w:rPr>
      <w:b/>
    </w:rPr>
  </w:style>
  <w:style w:type="paragraph" w:styleId="ListParagraph">
    <w:name w:val="List Paragraph"/>
    <w:basedOn w:val="Normal"/>
    <w:link w:val="ListParagraphChar"/>
    <w:uiPriority w:val="34"/>
    <w:qFormat/>
    <w:rsid w:val="00312BFD"/>
    <w:pPr>
      <w:spacing w:after="0"/>
      <w:ind w:left="720"/>
    </w:pPr>
    <w:rPr>
      <w:rFonts w:ascii="Calibri" w:eastAsia="Calibri" w:hAnsi="Calibri"/>
      <w:sz w:val="22"/>
      <w:szCs w:val="22"/>
      <w:lang w:val="x-none" w:eastAsia="en-US"/>
    </w:rPr>
  </w:style>
  <w:style w:type="paragraph" w:customStyle="1" w:styleId="references">
    <w:name w:val="references"/>
    <w:uiPriority w:val="99"/>
    <w:rsid w:val="00517AD0"/>
    <w:pPr>
      <w:numPr>
        <w:numId w:val="1"/>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uiPriority w:val="22"/>
    <w:qFormat/>
    <w:rsid w:val="00312BFD"/>
    <w:rPr>
      <w:b/>
      <w:bCs/>
    </w:rPr>
  </w:style>
  <w:style w:type="character" w:customStyle="1" w:styleId="Heading2Char">
    <w:name w:val="Heading 2 Char"/>
    <w:link w:val="Heading2"/>
    <w:rsid w:val="00312BFD"/>
    <w:rPr>
      <w:rFonts w:ascii="Arial" w:hAnsi="Arial"/>
      <w:sz w:val="32"/>
      <w:lang w:val="en-GB" w:eastAsia="ja-JP"/>
    </w:rPr>
  </w:style>
  <w:style w:type="character" w:customStyle="1" w:styleId="Heading3Char">
    <w:name w:val="Heading 3 Char"/>
    <w:link w:val="Heading3"/>
    <w:rsid w:val="00312BFD"/>
    <w:rPr>
      <w:rFonts w:ascii="Arial" w:hAnsi="Arial"/>
      <w:sz w:val="28"/>
      <w:lang w:val="en-GB" w:eastAsia="ja-JP"/>
    </w:rPr>
  </w:style>
  <w:style w:type="character" w:customStyle="1" w:styleId="Heading4Char">
    <w:name w:val="Heading 4 Char"/>
    <w:link w:val="Heading4"/>
    <w:rsid w:val="00312BFD"/>
    <w:rPr>
      <w:rFonts w:ascii="Arial" w:hAnsi="Arial"/>
      <w:sz w:val="24"/>
      <w:lang w:val="en-GB" w:eastAsia="ja-JP"/>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textAlignment w:val="auto"/>
    </w:pPr>
    <w:rPr>
      <w:rFonts w:eastAsiaTheme="minorEastAsia"/>
      <w:sz w:val="24"/>
      <w:szCs w:val="24"/>
      <w:lang w:val="en-US" w:eastAsia="en-US"/>
    </w:rPr>
  </w:style>
  <w:style w:type="table" w:styleId="TableGrid">
    <w:name w:val="Table Grid"/>
    <w:basedOn w:val="TableNormal"/>
    <w:uiPriority w:val="39"/>
    <w:rsid w:val="00312BF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312BFD"/>
    <w:rPr>
      <w:rFonts w:ascii="Times New Roman" w:hAnsi="Times New Roman"/>
      <w:lang w:val="en-GB" w:eastAsia="ja-JP"/>
    </w:rPr>
  </w:style>
  <w:style w:type="paragraph" w:customStyle="1" w:styleId="Guidance">
    <w:name w:val="Guidance"/>
    <w:basedOn w:val="Normal"/>
    <w:rsid w:val="00312BFD"/>
    <w:rPr>
      <w:i/>
      <w:color w:val="0000FF"/>
    </w:rPr>
  </w:style>
  <w:style w:type="paragraph" w:customStyle="1" w:styleId="NO">
    <w:name w:val="NO"/>
    <w:basedOn w:val="Normal"/>
    <w:link w:val="NOChar"/>
    <w:rsid w:val="00312BFD"/>
    <w:pPr>
      <w:keepLines/>
      <w:ind w:left="1135" w:hanging="851"/>
    </w:p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eastAsia="zh-CN"/>
    </w:rPr>
  </w:style>
  <w:style w:type="character" w:customStyle="1" w:styleId="NOChar1">
    <w:name w:val="NO Char1"/>
    <w:rsid w:val="002B1D1A"/>
    <w:rPr>
      <w:rFonts w:ascii="Times New Roman" w:eastAsia="MS Mincho" w:hAnsi="Times New Roman"/>
      <w:lang w:val="en-GB"/>
    </w:rPr>
  </w:style>
  <w:style w:type="paragraph" w:customStyle="1" w:styleId="CRCoverPage">
    <w:name w:val="CR Cover Page"/>
    <w:link w:val="CRCoverPageZchn"/>
    <w:rsid w:val="00312BFD"/>
    <w:pPr>
      <w:spacing w:after="120"/>
    </w:pPr>
    <w:rPr>
      <w:rFonts w:ascii="Arial" w:hAnsi="Arial"/>
      <w:lang w:val="en-GB" w:eastAsia="ko-KR"/>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link w:val="B1"/>
    <w:qFormat/>
    <w:rsid w:val="00312BFD"/>
    <w:rPr>
      <w:rFonts w:ascii="Times New Roman" w:hAnsi="Times New Roman"/>
      <w:lang w:val="en-GB" w:eastAsia="zh-CN"/>
    </w:rPr>
  </w:style>
  <w:style w:type="character" w:customStyle="1" w:styleId="B2Char">
    <w:name w:val="B2 Char"/>
    <w:link w:val="B2"/>
    <w:qFormat/>
    <w:locked/>
    <w:rsid w:val="00312BFD"/>
    <w:rPr>
      <w:rFonts w:ascii="Times New Roman" w:hAnsi="Times New Roman"/>
      <w:lang w:val="en-GB" w:eastAsia="ja-JP"/>
    </w:rPr>
  </w:style>
  <w:style w:type="character" w:customStyle="1" w:styleId="PLChar">
    <w:name w:val="PL Char"/>
    <w:link w:val="PL"/>
    <w:qFormat/>
    <w:locked/>
    <w:rsid w:val="00312BFD"/>
    <w:rPr>
      <w:rFonts w:ascii="Courier New" w:eastAsia="Batang" w:hAnsi="Courier New"/>
      <w:noProof/>
      <w:sz w:val="16"/>
      <w:shd w:val="clear" w:color="auto" w:fill="E6E6E6"/>
      <w:lang w:val="en-GB" w:eastAsia="sv-SE"/>
    </w:rPr>
  </w:style>
  <w:style w:type="paragraph" w:customStyle="1" w:styleId="PL">
    <w:name w:val="PL"/>
    <w:link w:val="PLChar"/>
    <w:qFormat/>
    <w:rsid w:val="00312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paragraph" w:customStyle="1" w:styleId="Doc-text2">
    <w:name w:val="Doc-text2"/>
    <w:basedOn w:val="Normal"/>
    <w:link w:val="Doc-text2Char"/>
    <w:qFormat/>
    <w:rsid w:val="00312BF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312BFD"/>
    <w:rPr>
      <w:rFonts w:ascii="Arial" w:eastAsia="MS Mincho" w:hAnsi="Arial"/>
      <w:szCs w:val="24"/>
      <w:lang w:val="x-none" w:eastAsia="x-none"/>
    </w:rPr>
  </w:style>
  <w:style w:type="character" w:styleId="Mention">
    <w:name w:val="Mention"/>
    <w:basedOn w:val="DefaultParagraphFont"/>
    <w:uiPriority w:val="99"/>
    <w:semiHidden/>
    <w:unhideWhenUsed/>
    <w:rsid w:val="008B3ED9"/>
    <w:rPr>
      <w:color w:val="2B579A"/>
      <w:shd w:val="clear" w:color="auto" w:fill="E6E6E6"/>
    </w:rPr>
  </w:style>
  <w:style w:type="character" w:styleId="UnresolvedMention">
    <w:name w:val="Unresolved Mention"/>
    <w:basedOn w:val="DefaultParagraphFont"/>
    <w:uiPriority w:val="99"/>
    <w:semiHidden/>
    <w:unhideWhenUsed/>
    <w:rsid w:val="00601CA2"/>
    <w:rPr>
      <w:color w:val="808080"/>
      <w:shd w:val="clear" w:color="auto" w:fill="E6E6E6"/>
    </w:rPr>
  </w:style>
  <w:style w:type="character" w:customStyle="1" w:styleId="THChar">
    <w:name w:val="TH Char"/>
    <w:link w:val="TH"/>
    <w:rsid w:val="00312BFD"/>
    <w:rPr>
      <w:rFonts w:ascii="Arial" w:hAnsi="Arial"/>
      <w:b/>
      <w:lang w:val="x-none" w:eastAsia="x-none"/>
    </w:rPr>
  </w:style>
  <w:style w:type="character" w:customStyle="1" w:styleId="TFChar">
    <w:name w:val="TF Char"/>
    <w:link w:val="TF"/>
    <w:rsid w:val="00312BFD"/>
    <w:rPr>
      <w:rFonts w:ascii="Arial" w:hAnsi="Arial"/>
      <w:b/>
      <w:lang w:val="x-none" w:eastAsia="x-none"/>
    </w:rPr>
  </w:style>
  <w:style w:type="character" w:customStyle="1" w:styleId="B3Char2">
    <w:name w:val="B3 Char2"/>
    <w:link w:val="B3"/>
    <w:qFormat/>
    <w:rsid w:val="00312BFD"/>
    <w:rPr>
      <w:rFonts w:ascii="Times New Roman" w:hAnsi="Times New Roman"/>
      <w:lang w:val="en-GB" w:eastAsia="ja-JP"/>
    </w:rPr>
  </w:style>
  <w:style w:type="character" w:customStyle="1" w:styleId="B4Char">
    <w:name w:val="B4 Char"/>
    <w:link w:val="B4"/>
    <w:rsid w:val="00312BFD"/>
    <w:rPr>
      <w:rFonts w:ascii="Times New Roman" w:hAnsi="Times New Roman"/>
      <w:lang w:val="en-GB" w:eastAsia="ja-JP"/>
    </w:rPr>
  </w:style>
  <w:style w:type="character" w:customStyle="1" w:styleId="B5Char">
    <w:name w:val="B5 Char"/>
    <w:link w:val="B5"/>
    <w:rsid w:val="00312BFD"/>
    <w:rPr>
      <w:rFonts w:ascii="Times New Roman" w:hAnsi="Times New Roman"/>
      <w:lang w:val="en-GB" w:eastAsia="ja-JP"/>
    </w:rPr>
  </w:style>
  <w:style w:type="paragraph" w:customStyle="1" w:styleId="B6">
    <w:name w:val="B6"/>
    <w:basedOn w:val="B5"/>
    <w:link w:val="B6Char"/>
    <w:rsid w:val="00312BFD"/>
    <w:pPr>
      <w:ind w:left="1985"/>
    </w:pPr>
  </w:style>
  <w:style w:type="character" w:customStyle="1" w:styleId="B6Char">
    <w:name w:val="B6 Char"/>
    <w:link w:val="B6"/>
    <w:rsid w:val="00312BFD"/>
    <w:rPr>
      <w:rFonts w:ascii="Times New Roman" w:hAnsi="Times New Roman"/>
      <w:lang w:val="en-GB" w:eastAsia="ja-JP"/>
    </w:rPr>
  </w:style>
  <w:style w:type="paragraph" w:customStyle="1" w:styleId="B7">
    <w:name w:val="B7"/>
    <w:basedOn w:val="B6"/>
    <w:link w:val="B7Char"/>
    <w:rsid w:val="00312BFD"/>
    <w:pPr>
      <w:ind w:left="2269"/>
    </w:pPr>
  </w:style>
  <w:style w:type="character" w:customStyle="1" w:styleId="B7Char">
    <w:name w:val="B7 Char"/>
    <w:basedOn w:val="B6Char"/>
    <w:link w:val="B7"/>
    <w:rsid w:val="00312BFD"/>
    <w:rPr>
      <w:rFonts w:ascii="Times New Roman" w:hAnsi="Times New Roman"/>
      <w:lang w:val="en-GB" w:eastAsia="ja-JP"/>
    </w:rPr>
  </w:style>
  <w:style w:type="paragraph" w:customStyle="1" w:styleId="B8">
    <w:name w:val="B8"/>
    <w:basedOn w:val="B7"/>
    <w:qFormat/>
    <w:rsid w:val="00312BFD"/>
    <w:pPr>
      <w:ind w:left="2552"/>
    </w:pPr>
  </w:style>
  <w:style w:type="character" w:customStyle="1" w:styleId="BalloonTextChar">
    <w:name w:val="Balloon Text Char"/>
    <w:link w:val="BalloonText"/>
    <w:rsid w:val="00312BFD"/>
    <w:rPr>
      <w:rFonts w:ascii="Segoe UI" w:hAnsi="Segoe UI" w:cs="Segoe UI"/>
      <w:sz w:val="18"/>
      <w:szCs w:val="18"/>
      <w:lang w:val="en-GB" w:eastAsia="ja-JP"/>
    </w:rPr>
  </w:style>
  <w:style w:type="character" w:customStyle="1" w:styleId="CommentSubjectChar">
    <w:name w:val="Comment Subject Char"/>
    <w:link w:val="CommentSubject"/>
    <w:rsid w:val="00312BFD"/>
    <w:rPr>
      <w:rFonts w:ascii="Times New Roman" w:hAnsi="Times New Roman"/>
      <w:b/>
      <w:bCs/>
      <w:lang w:val="en-GB" w:eastAsia="ja-JP"/>
    </w:rPr>
  </w:style>
  <w:style w:type="character" w:customStyle="1" w:styleId="CRCoverPageZchn">
    <w:name w:val="CR Cover Page Zchn"/>
    <w:link w:val="CRCoverPage"/>
    <w:rsid w:val="00312BFD"/>
    <w:rPr>
      <w:rFonts w:ascii="Arial" w:hAnsi="Arial"/>
      <w:lang w:val="en-GB" w:eastAsia="ko-KR"/>
    </w:rPr>
  </w:style>
  <w:style w:type="character" w:customStyle="1" w:styleId="DocumentMapChar">
    <w:name w:val="Document Map Char"/>
    <w:link w:val="DocumentMap"/>
    <w:rsid w:val="00312BFD"/>
    <w:rPr>
      <w:rFonts w:ascii="Tahoma" w:hAnsi="Tahoma" w:cs="Tahoma"/>
      <w:shd w:val="clear" w:color="auto" w:fill="000080"/>
      <w:lang w:val="en-GB" w:eastAsia="ja-JP"/>
    </w:rPr>
  </w:style>
  <w:style w:type="character" w:customStyle="1" w:styleId="NOChar">
    <w:name w:val="NO Char"/>
    <w:link w:val="NO"/>
    <w:qFormat/>
    <w:rsid w:val="00312BFD"/>
    <w:rPr>
      <w:rFonts w:ascii="Times New Roman" w:hAnsi="Times New Roman"/>
      <w:lang w:val="en-GB" w:eastAsia="ja-JP"/>
    </w:rPr>
  </w:style>
  <w:style w:type="character" w:customStyle="1" w:styleId="EditorsNoteChar">
    <w:name w:val="Editor's Note Char"/>
    <w:link w:val="EditorsNote"/>
    <w:rsid w:val="00312BFD"/>
    <w:rPr>
      <w:rFonts w:ascii="Times New Roman" w:hAnsi="Times New Roman"/>
      <w:color w:val="FF0000"/>
      <w:lang w:val="x-none" w:eastAsia="x-none"/>
    </w:rPr>
  </w:style>
  <w:style w:type="paragraph" w:customStyle="1" w:styleId="EmailDiscussion">
    <w:name w:val="EmailDiscussion"/>
    <w:basedOn w:val="Normal"/>
    <w:next w:val="Normal"/>
    <w:rsid w:val="00312BFD"/>
    <w:pPr>
      <w:numPr>
        <w:numId w:val="2"/>
      </w:numPr>
      <w:spacing w:before="40" w:after="0"/>
    </w:pPr>
    <w:rPr>
      <w:rFonts w:ascii="Arial" w:eastAsia="MS Mincho" w:hAnsi="Arial"/>
      <w:b/>
      <w:szCs w:val="24"/>
      <w:lang w:eastAsia="en-GB"/>
    </w:rPr>
  </w:style>
  <w:style w:type="character" w:styleId="Emphasis">
    <w:name w:val="Emphasis"/>
    <w:qFormat/>
    <w:rsid w:val="00312BFD"/>
    <w:rPr>
      <w:i/>
      <w:iCs/>
    </w:rPr>
  </w:style>
  <w:style w:type="paragraph" w:customStyle="1" w:styleId="FigureTitle">
    <w:name w:val="Figure_Title"/>
    <w:basedOn w:val="Normal"/>
    <w:next w:val="Normal"/>
    <w:rsid w:val="00312BF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12BFD"/>
    <w:rPr>
      <w:rFonts w:ascii="Arial" w:hAnsi="Arial"/>
      <w:b/>
      <w:noProof/>
      <w:sz w:val="18"/>
      <w:lang w:val="en-GB" w:eastAsia="ja-JP"/>
    </w:rPr>
  </w:style>
  <w:style w:type="character" w:customStyle="1" w:styleId="FooterChar">
    <w:name w:val="Footer Char"/>
    <w:link w:val="Footer"/>
    <w:rsid w:val="00312BFD"/>
    <w:rPr>
      <w:rFonts w:ascii="Arial" w:hAnsi="Arial"/>
      <w:b/>
      <w:i/>
      <w:noProof/>
      <w:sz w:val="18"/>
      <w:lang w:val="en-GB" w:eastAsia="ja-JP"/>
    </w:rPr>
  </w:style>
  <w:style w:type="character" w:customStyle="1" w:styleId="FootnoteTextChar">
    <w:name w:val="Footnote Text Char"/>
    <w:link w:val="FootnoteText"/>
    <w:rsid w:val="00312BFD"/>
    <w:rPr>
      <w:rFonts w:ascii="Times New Roman" w:hAnsi="Times New Roman"/>
      <w:sz w:val="16"/>
      <w:lang w:val="en-GB" w:eastAsia="ja-JP"/>
    </w:rPr>
  </w:style>
  <w:style w:type="character" w:customStyle="1" w:styleId="Heading5Char">
    <w:name w:val="Heading 5 Char"/>
    <w:link w:val="Heading5"/>
    <w:rsid w:val="00312BFD"/>
    <w:rPr>
      <w:rFonts w:ascii="Arial" w:hAnsi="Arial"/>
      <w:sz w:val="22"/>
      <w:lang w:val="en-GB" w:eastAsia="ja-JP"/>
    </w:rPr>
  </w:style>
  <w:style w:type="paragraph" w:customStyle="1" w:styleId="H6">
    <w:name w:val="H6"/>
    <w:basedOn w:val="Heading5"/>
    <w:next w:val="Normal"/>
    <w:rsid w:val="00312BFD"/>
    <w:pPr>
      <w:ind w:left="1985" w:hanging="1985"/>
      <w:outlineLvl w:val="9"/>
    </w:pPr>
    <w:rPr>
      <w:sz w:val="20"/>
    </w:rPr>
  </w:style>
  <w:style w:type="character" w:customStyle="1" w:styleId="Heading6Char">
    <w:name w:val="Heading 6 Char"/>
    <w:link w:val="Heading6"/>
    <w:rsid w:val="00312BFD"/>
    <w:rPr>
      <w:rFonts w:ascii="Arial" w:hAnsi="Arial"/>
      <w:lang w:val="en-GB" w:eastAsia="ja-JP"/>
    </w:rPr>
  </w:style>
  <w:style w:type="character" w:customStyle="1" w:styleId="Heading7Char">
    <w:name w:val="Heading 7 Char"/>
    <w:link w:val="Heading7"/>
    <w:rsid w:val="00312BFD"/>
    <w:rPr>
      <w:rFonts w:ascii="Arial" w:hAnsi="Arial"/>
      <w:lang w:val="en-GB" w:eastAsia="ja-JP"/>
    </w:rPr>
  </w:style>
  <w:style w:type="character" w:customStyle="1" w:styleId="Heading8Char">
    <w:name w:val="Heading 8 Char"/>
    <w:link w:val="Heading8"/>
    <w:rsid w:val="00312BFD"/>
    <w:rPr>
      <w:rFonts w:ascii="Arial" w:hAnsi="Arial"/>
      <w:sz w:val="36"/>
      <w:lang w:val="en-GB" w:eastAsia="ja-JP"/>
    </w:rPr>
  </w:style>
  <w:style w:type="character" w:customStyle="1" w:styleId="Heading9Char">
    <w:name w:val="Heading 9 Char"/>
    <w:link w:val="Heading9"/>
    <w:rsid w:val="00312BFD"/>
    <w:rPr>
      <w:rFonts w:ascii="Arial" w:hAnsi="Arial"/>
      <w:sz w:val="36"/>
      <w:lang w:val="en-GB" w:eastAsia="ja-JP"/>
    </w:rPr>
  </w:style>
  <w:style w:type="character" w:styleId="HTMLCode">
    <w:name w:val="HTML Code"/>
    <w:uiPriority w:val="99"/>
    <w:unhideWhenUsed/>
    <w:rsid w:val="00312BFD"/>
    <w:rPr>
      <w:rFonts w:ascii="Courier New" w:eastAsia="Times New Roman" w:hAnsi="Courier New" w:cs="Courier New"/>
      <w:sz w:val="20"/>
      <w:szCs w:val="20"/>
    </w:rPr>
  </w:style>
  <w:style w:type="paragraph" w:styleId="IndexHeading">
    <w:name w:val="index heading"/>
    <w:basedOn w:val="Normal"/>
    <w:next w:val="Normal"/>
    <w:rsid w:val="00312BFD"/>
    <w:pPr>
      <w:pBdr>
        <w:top w:val="single" w:sz="12" w:space="0" w:color="auto"/>
      </w:pBdr>
      <w:spacing w:before="360" w:after="240"/>
    </w:pPr>
    <w:rPr>
      <w:b/>
      <w:i/>
      <w:sz w:val="26"/>
      <w:lang w:eastAsia="en-GB"/>
    </w:rPr>
  </w:style>
  <w:style w:type="paragraph" w:customStyle="1" w:styleId="LD">
    <w:name w:val="LD"/>
    <w:rsid w:val="00312BF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ListContinue">
    <w:name w:val="List Continue"/>
    <w:basedOn w:val="Normal"/>
    <w:rsid w:val="00312BFD"/>
    <w:pPr>
      <w:spacing w:after="120"/>
      <w:ind w:left="283"/>
      <w:contextualSpacing/>
    </w:pPr>
    <w:rPr>
      <w:rFonts w:ascii="Arial" w:hAnsi="Arial"/>
    </w:rPr>
  </w:style>
  <w:style w:type="paragraph" w:styleId="ListContinue2">
    <w:name w:val="List Continue 2"/>
    <w:basedOn w:val="Normal"/>
    <w:rsid w:val="00312BFD"/>
    <w:pPr>
      <w:spacing w:after="120"/>
      <w:ind w:left="566"/>
      <w:contextualSpacing/>
    </w:pPr>
    <w:rPr>
      <w:rFonts w:ascii="Arial" w:hAnsi="Arial"/>
    </w:rPr>
  </w:style>
  <w:style w:type="paragraph" w:styleId="ListNumber3">
    <w:name w:val="List Number 3"/>
    <w:basedOn w:val="ListNumber2"/>
    <w:rsid w:val="00312BFD"/>
    <w:pPr>
      <w:numPr>
        <w:numId w:val="10"/>
      </w:numPr>
      <w:contextualSpacing/>
    </w:pPr>
  </w:style>
  <w:style w:type="character" w:customStyle="1" w:styleId="ListParagraphChar">
    <w:name w:val="List Paragraph Char"/>
    <w:link w:val="ListParagraph"/>
    <w:uiPriority w:val="34"/>
    <w:locked/>
    <w:rsid w:val="00312BFD"/>
    <w:rPr>
      <w:rFonts w:ascii="Calibri" w:eastAsia="Calibri" w:hAnsi="Calibri"/>
      <w:sz w:val="22"/>
      <w:szCs w:val="22"/>
      <w:lang w:val="x-none"/>
    </w:rPr>
  </w:style>
  <w:style w:type="paragraph" w:customStyle="1" w:styleId="NF">
    <w:name w:val="NF"/>
    <w:basedOn w:val="NO"/>
    <w:rsid w:val="00312BFD"/>
    <w:pPr>
      <w:keepNext/>
      <w:spacing w:after="0"/>
    </w:pPr>
    <w:rPr>
      <w:rFonts w:ascii="Arial" w:hAnsi="Arial"/>
      <w:sz w:val="18"/>
    </w:rPr>
  </w:style>
  <w:style w:type="paragraph" w:customStyle="1" w:styleId="NW">
    <w:name w:val="NW"/>
    <w:basedOn w:val="NO"/>
    <w:rsid w:val="00312BFD"/>
    <w:pPr>
      <w:spacing w:after="0"/>
    </w:pPr>
  </w:style>
  <w:style w:type="paragraph" w:styleId="PlainText">
    <w:name w:val="Plain Text"/>
    <w:basedOn w:val="Normal"/>
    <w:link w:val="PlainTextChar"/>
    <w:rsid w:val="00312BFD"/>
    <w:rPr>
      <w:rFonts w:ascii="Courier New" w:hAnsi="Courier New"/>
      <w:lang w:val="nb-NO"/>
    </w:rPr>
  </w:style>
  <w:style w:type="character" w:customStyle="1" w:styleId="PlainTextChar">
    <w:name w:val="Plain Text Char"/>
    <w:link w:val="PlainText"/>
    <w:rsid w:val="00312BFD"/>
    <w:rPr>
      <w:rFonts w:ascii="Courier New" w:hAnsi="Courier New"/>
      <w:lang w:val="nb-NO" w:eastAsia="ja-JP"/>
    </w:rPr>
  </w:style>
  <w:style w:type="character" w:customStyle="1" w:styleId="TALCar">
    <w:name w:val="TAL Car"/>
    <w:link w:val="TAL"/>
    <w:qFormat/>
    <w:rsid w:val="00312BFD"/>
    <w:rPr>
      <w:rFonts w:ascii="Arial" w:hAnsi="Arial"/>
      <w:sz w:val="18"/>
      <w:lang w:val="x-none" w:eastAsia="x-none"/>
    </w:rPr>
  </w:style>
  <w:style w:type="character" w:customStyle="1" w:styleId="TAHCar">
    <w:name w:val="TAH Car"/>
    <w:link w:val="TAH"/>
    <w:locked/>
    <w:rsid w:val="00312BFD"/>
    <w:rPr>
      <w:rFonts w:ascii="Arial" w:hAnsi="Arial"/>
      <w:b/>
      <w:sz w:val="18"/>
      <w:lang w:val="x-none" w:eastAsia="x-none"/>
    </w:rPr>
  </w:style>
  <w:style w:type="paragraph" w:customStyle="1" w:styleId="TAJ">
    <w:name w:val="TAJ"/>
    <w:basedOn w:val="TH"/>
    <w:rsid w:val="00312BFD"/>
  </w:style>
  <w:style w:type="paragraph" w:customStyle="1" w:styleId="TALCharChar">
    <w:name w:val="TAL Char Char"/>
    <w:basedOn w:val="Normal"/>
    <w:link w:val="TALCharCharChar"/>
    <w:rsid w:val="00312BF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12BFD"/>
    <w:rPr>
      <w:rFonts w:ascii="Arial" w:eastAsia="Malgun Gothic"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46485759">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Value>107</Value>
      <Value>82</Value>
      <Value>10</Value>
      <Value>9</Value>
      <Value>8</Value>
      <Value>3</Value>
      <Value>140</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CP</TermName>
          <TermId xmlns="http://schemas.microsoft.com/office/infopath/2007/PartnerControls">00000000-0000-0000-0000-000000000000</TermId>
        </TermInfo>
        <TermInfo xmlns="http://schemas.microsoft.com/office/infopath/2007/PartnerControls">
          <TermName xmlns="http://schemas.microsoft.com/office/infopath/2007/PartnerControls">NR</TermName>
          <TermId xmlns="http://schemas.microsoft.com/office/infopath/2007/PartnerControls">00000000-0000-0000-0000-000000000000</TermId>
        </TermInfo>
        <TermInfo xmlns="http://schemas.microsoft.com/office/infopath/2007/PartnerControls">
          <TermName xmlns="http://schemas.microsoft.com/office/infopath/2007/PartnerControls">Capabilities</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_dlc_DocId xmlns="f166a696-7b5b-4ccd-9f0c-ffde0cceec81">5NUHHDQN7SK2-1476151046-20018</_dlc_DocId>
    <_dlc_DocIdUrl xmlns="f166a696-7b5b-4ccd-9f0c-ffde0cceec81">
      <Url>https://ericsson.sharepoint.com/sites/star/_layouts/15/DocIdRedir.aspx?ID=5NUHHDQN7SK2-1476151046-20018</Url>
      <Description>5NUHHDQN7SK2-1476151046-20018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B4938-B7B1-49DC-9969-C6A245A2CFF1}">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8E67C9E0-58DF-4C75-9A71-A7A0634E9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54DE56E8-6C31-4184-A4EC-D737C9A7ABC2}">
  <ds:schemaRefs>
    <ds:schemaRef ds:uri="Microsoft.SharePoint.Taxonomy.ContentTypeSync"/>
  </ds:schemaRefs>
</ds:datastoreItem>
</file>

<file path=customXml/itemProps6.xml><?xml version="1.0" encoding="utf-8"?>
<ds:datastoreItem xmlns:ds="http://schemas.openxmlformats.org/officeDocument/2006/customXml" ds:itemID="{D7F1CE2A-1F3C-4D31-BDCA-7BA51019B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37</TotalTime>
  <Pages>9</Pages>
  <Words>1701</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Ericsson; TDoc; 3GPP; NR; CP; Capabilities</cp:keywords>
  <cp:lastModifiedBy>Ericsson</cp:lastModifiedBy>
  <cp:revision>103</cp:revision>
  <cp:lastPrinted>2016-01-26T08:44:00Z</cp:lastPrinted>
  <dcterms:created xsi:type="dcterms:W3CDTF">2017-06-02T12:44:00Z</dcterms:created>
  <dcterms:modified xsi:type="dcterms:W3CDTF">2018-05-10T21:08:00Z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2018-05-09T22:00:00Z</vt:filetime>
  </property>
  <property fmtid="{D5CDD505-2E9C-101B-9397-08002B2CF9AE}" pid="3" name="ContentTypeId">
    <vt:lpwstr>0x010100C5F30C9B16E14C8EACE5F2CC7B7AC7F400F5862E332FC6CE449700A00A9FC83FBA</vt:lpwstr>
  </property>
  <property fmtid="{D5CDD505-2E9C-101B-9397-08002B2CF9AE}" pid="4" name="TaxKeyword">
    <vt:lpwstr>3;#Ericsson|c60ff206-3dbb-4410-a86e-50fd188c386c;#2;#TDoc|b7cb4b2e-7c24-4f9d-967d-e29f765ecb8a;#63;#CP|922c7f27-7ef5-4926-9733-c5525b632fbc;#9;#NR|7b72ee01-8348-4904-90db-1cf7b18d5474;#64;#Capabilities|0fa1a5b5-7dd8-489a-a9bd-660b0785538f;#1;#3GPP|6a3890d</vt:lpwstr>
  </property>
  <property fmtid="{D5CDD505-2E9C-101B-9397-08002B2CF9AE}" pid="5" name="_dlc_DocIdItemGuid">
    <vt:lpwstr>fc9c88f1-dbd5-4bc5-a01f-d593c2d9a7fa</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30;#GFTE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